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121A3250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</w:t>
      </w:r>
      <w:r w:rsidR="00812C35">
        <w:rPr>
          <w:b/>
          <w:noProof/>
          <w:sz w:val="24"/>
        </w:rPr>
        <w:t>4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C12B73">
        <w:rPr>
          <w:b/>
          <w:i/>
          <w:noProof/>
          <w:sz w:val="28"/>
        </w:rPr>
        <w:t>4</w:t>
      </w:r>
      <w:r w:rsidR="00812C35">
        <w:rPr>
          <w:b/>
          <w:i/>
          <w:noProof/>
          <w:sz w:val="28"/>
        </w:rPr>
        <w:t>1114</w:t>
      </w:r>
    </w:p>
    <w:p w14:paraId="4F58A4D1" w14:textId="2D66605C" w:rsidR="00EE33A2" w:rsidRPr="004D5060" w:rsidRDefault="00812C35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 w:rsidRPr="008F603E">
        <w:rPr>
          <w:rFonts w:cs="Arial"/>
          <w:b/>
          <w:sz w:val="24"/>
          <w:szCs w:val="24"/>
          <w:lang w:eastAsia="zh-CN"/>
        </w:rPr>
        <w:t>Changsha, China, 15 - 19 April 2024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587D44">
        <w:rPr>
          <w:b/>
          <w:noProof/>
          <w:sz w:val="24"/>
        </w:rPr>
        <w:t xml:space="preserve">    </w:t>
      </w:r>
      <w:r w:rsidR="006679D1">
        <w:rPr>
          <w:b/>
          <w:noProof/>
          <w:sz w:val="24"/>
        </w:rPr>
        <w:t xml:space="preserve">    </w:t>
      </w:r>
      <w:r w:rsidR="004536F8">
        <w:rPr>
          <w:b/>
          <w:noProof/>
          <w:sz w:val="24"/>
        </w:rPr>
        <w:t xml:space="preserve">     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>
        <w:rPr>
          <w:bCs/>
          <w:i/>
          <w:iCs/>
          <w:noProof/>
          <w:sz w:val="18"/>
          <w:szCs w:val="18"/>
        </w:rPr>
        <w:t>40012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2A46DD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  <w:r w:rsidR="00637AA5">
        <w:rPr>
          <w:rFonts w:ascii="Arial" w:hAnsi="Arial"/>
          <w:b/>
          <w:lang w:val="en-US"/>
        </w:rPr>
        <w:t xml:space="preserve"> (Ericsson)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D2021EF" w14:textId="44720461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 xml:space="preserve">This document is provided for information to </w:t>
      </w:r>
      <w:r w:rsidR="00723AFA">
        <w:rPr>
          <w:i/>
          <w:iCs/>
          <w:lang w:eastAsia="zh-CN"/>
        </w:rPr>
        <w:t>describe</w:t>
      </w:r>
      <w:r w:rsidR="00723AFA" w:rsidRPr="00CD69FF">
        <w:rPr>
          <w:i/>
          <w:iCs/>
          <w:lang w:eastAsia="zh-CN"/>
        </w:rPr>
        <w:t xml:space="preserve"> </w:t>
      </w:r>
      <w:r w:rsidRPr="00CD69FF">
        <w:rPr>
          <w:i/>
          <w:iCs/>
          <w:lang w:eastAsia="zh-CN"/>
        </w:rPr>
        <w:t>any gaps in provided</w:t>
      </w:r>
      <w:r w:rsidR="00723AFA">
        <w:rPr>
          <w:i/>
          <w:iCs/>
          <w:lang w:eastAsia="zh-CN"/>
        </w:rPr>
        <w:t xml:space="preserve"> stage 3</w:t>
      </w:r>
      <w:r w:rsidRPr="00CD69FF">
        <w:rPr>
          <w:i/>
          <w:iCs/>
          <w:lang w:eastAsia="zh-CN"/>
        </w:rPr>
        <w:t xml:space="preserve"> SS types for agreed stage 2 </w:t>
      </w:r>
      <w:proofErr w:type="gramStart"/>
      <w:r w:rsidRPr="00CD69FF">
        <w:rPr>
          <w:i/>
          <w:iCs/>
          <w:lang w:eastAsia="zh-CN"/>
        </w:rPr>
        <w:t>definitions</w:t>
      </w:r>
      <w:proofErr w:type="gramEnd"/>
    </w:p>
    <w:p w14:paraId="53FDB4A5" w14:textId="016B43C0" w:rsidR="000613CF" w:rsidRDefault="00BD55FD" w:rsidP="00C17452">
      <w:pPr>
        <w:rPr>
          <w:u w:val="single"/>
        </w:rPr>
      </w:pPr>
      <w:r w:rsidRPr="001E6C66">
        <w:rPr>
          <w:b/>
          <w:bCs/>
          <w:highlight w:val="yellow"/>
        </w:rPr>
        <w:t>Note</w:t>
      </w:r>
      <w:r w:rsidR="000613CF" w:rsidRPr="001E6C66">
        <w:rPr>
          <w:b/>
          <w:bCs/>
          <w:highlight w:val="yellow"/>
        </w:rPr>
        <w:t xml:space="preserve"> 1</w:t>
      </w:r>
      <w:r w:rsidRPr="001E6C66">
        <w:rPr>
          <w:b/>
          <w:bCs/>
          <w:highlight w:val="yellow"/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 w:rsidRPr="00896C47">
        <w:rPr>
          <w:highlight w:val="yellow"/>
        </w:rPr>
        <w:t>agreed</w:t>
      </w:r>
      <w:r w:rsidR="009C4714" w:rsidRPr="00896C47">
        <w:rPr>
          <w:highlight w:val="yellow"/>
        </w:rPr>
        <w:t>/</w:t>
      </w:r>
      <w:r w:rsidR="009C4714" w:rsidRPr="00637AA5">
        <w:rPr>
          <w:highlight w:val="yellow"/>
        </w:rPr>
        <w:t>approved</w:t>
      </w:r>
      <w:r w:rsidR="00FD7DED" w:rsidRPr="00637AA5">
        <w:rPr>
          <w:highlight w:val="yellow"/>
        </w:rPr>
        <w:t xml:space="preserve"> </w:t>
      </w:r>
      <w:r w:rsidR="006C668B" w:rsidRPr="001A7291">
        <w:rPr>
          <w:b/>
          <w:bCs/>
          <w:highlight w:val="yellow"/>
          <w:u w:val="single"/>
        </w:rPr>
        <w:t>Rel-18</w:t>
      </w:r>
      <w:r w:rsidR="001A7291" w:rsidRPr="001A7291">
        <w:rPr>
          <w:b/>
          <w:bCs/>
          <w:highlight w:val="yellow"/>
          <w:u w:val="single"/>
        </w:rPr>
        <w:t xml:space="preserve"> and Rel-19</w:t>
      </w:r>
      <w:r w:rsidR="006C668B" w:rsidRPr="001A7291">
        <w:rPr>
          <w:b/>
          <w:bCs/>
          <w:highlight w:val="yellow"/>
          <w:u w:val="single"/>
        </w:rPr>
        <w:t xml:space="preserve"> </w:t>
      </w:r>
      <w:r w:rsidR="00BB176D" w:rsidRPr="001A7291">
        <w:rPr>
          <w:b/>
          <w:bCs/>
          <w:highlight w:val="yellow"/>
          <w:u w:val="single"/>
        </w:rPr>
        <w:t>Cat-B</w:t>
      </w:r>
      <w:r w:rsidR="00C13B39" w:rsidRPr="001A7291">
        <w:rPr>
          <w:b/>
          <w:bCs/>
          <w:highlight w:val="yellow"/>
          <w:u w:val="single"/>
        </w:rPr>
        <w:t>/C</w:t>
      </w:r>
      <w:r w:rsidR="00BB176D" w:rsidRPr="001A7291">
        <w:rPr>
          <w:b/>
          <w:bCs/>
          <w:highlight w:val="yellow"/>
          <w:u w:val="single"/>
        </w:rPr>
        <w:t xml:space="preserve"> </w:t>
      </w:r>
      <w:r w:rsidR="009069DD" w:rsidRPr="001A7291">
        <w:rPr>
          <w:b/>
          <w:bCs/>
          <w:highlight w:val="yellow"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</w:t>
      </w:r>
      <w:r w:rsidR="001A7291">
        <w:rPr>
          <w:b/>
          <w:bCs/>
          <w:u w:val="single"/>
        </w:rPr>
        <w:t>9</w:t>
      </w:r>
      <w:r w:rsidR="00A37AFB" w:rsidRPr="006D6273">
        <w:rPr>
          <w:b/>
          <w:bCs/>
          <w:u w:val="single"/>
        </w:rPr>
        <w:t xml:space="preserve">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1A7291">
        <w:rPr>
          <w:b/>
          <w:bCs/>
          <w:u w:val="single"/>
        </w:rPr>
        <w:t>Rel-18/19</w:t>
      </w:r>
      <w:r w:rsidR="0091601C" w:rsidRPr="006D6273">
        <w:rPr>
          <w:b/>
          <w:bCs/>
          <w:u w:val="single"/>
        </w:rPr>
        <w:t xml:space="preserve"> Cat-B</w:t>
      </w:r>
      <w:r w:rsidR="00C13B39">
        <w:rPr>
          <w:b/>
          <w:bCs/>
          <w:u w:val="single"/>
        </w:rPr>
        <w:t>/C</w:t>
      </w:r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6471E162" w:rsidR="00C13B39" w:rsidRDefault="000613CF" w:rsidP="00C17452">
      <w:pPr>
        <w:rPr>
          <w:u w:val="single"/>
        </w:rPr>
      </w:pPr>
      <w:r w:rsidRPr="001E6C66">
        <w:rPr>
          <w:b/>
          <w:bCs/>
          <w:highlight w:val="yellow"/>
          <w:u w:val="single"/>
        </w:rPr>
        <w:t>Note 2</w:t>
      </w:r>
      <w:r>
        <w:rPr>
          <w:u w:val="single"/>
        </w:rPr>
        <w:t xml:space="preserve">: </w:t>
      </w:r>
      <w:r w:rsidR="00571C08" w:rsidRPr="00AB037D">
        <w:rPr>
          <w:b/>
          <w:bCs/>
          <w:u w:val="single"/>
        </w:rPr>
        <w:t xml:space="preserve">Cat. C CRs </w:t>
      </w:r>
      <w:r>
        <w:rPr>
          <w:b/>
          <w:bCs/>
          <w:u w:val="single"/>
        </w:rPr>
        <w:t>also</w:t>
      </w:r>
      <w:r w:rsidRPr="00AB037D">
        <w:rPr>
          <w:b/>
          <w:bCs/>
          <w:u w:val="single"/>
        </w:rPr>
        <w:t xml:space="preserve"> </w:t>
      </w:r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r>
        <w:rPr>
          <w:u w:val="single"/>
        </w:rPr>
        <w:t xml:space="preserve">– </w:t>
      </w:r>
      <w:r w:rsidR="00F35C2D">
        <w:rPr>
          <w:u w:val="single"/>
        </w:rPr>
        <w:t xml:space="preserve">because </w:t>
      </w:r>
      <w:r>
        <w:rPr>
          <w:u w:val="single"/>
        </w:rPr>
        <w:t xml:space="preserve">even if </w:t>
      </w:r>
      <w:r w:rsidR="00571C08">
        <w:rPr>
          <w:u w:val="single"/>
        </w:rPr>
        <w:t xml:space="preserve">they </w:t>
      </w:r>
      <w:r>
        <w:rPr>
          <w:u w:val="single"/>
        </w:rPr>
        <w:t>“</w:t>
      </w:r>
      <w:r w:rsidR="00571C08">
        <w:rPr>
          <w:u w:val="single"/>
        </w:rPr>
        <w:t>only</w:t>
      </w:r>
      <w:r>
        <w:rPr>
          <w:u w:val="single"/>
        </w:rPr>
        <w:t>”</w:t>
      </w:r>
      <w:r w:rsidR="00571C08">
        <w:rPr>
          <w:u w:val="single"/>
        </w:rPr>
        <w:t xml:space="preserve"> modify existing solutions </w:t>
      </w:r>
      <w:r w:rsidR="001B796D">
        <w:rPr>
          <w:u w:val="single"/>
        </w:rPr>
        <w:t xml:space="preserve">they may add some new entities </w:t>
      </w:r>
      <w:r w:rsidR="00962A79">
        <w:rPr>
          <w:u w:val="single"/>
        </w:rPr>
        <w:t xml:space="preserve">such as attributes </w:t>
      </w:r>
      <w:r w:rsidR="001B796D">
        <w:rPr>
          <w:u w:val="single"/>
        </w:rPr>
        <w:t xml:space="preserve">to improve or correct an existing functionality (see </w:t>
      </w:r>
      <w:proofErr w:type="gramStart"/>
      <w:r w:rsidR="001B796D">
        <w:rPr>
          <w:u w:val="single"/>
        </w:rPr>
        <w:t>e.g.</w:t>
      </w:r>
      <w:proofErr w:type="gramEnd"/>
      <w:r w:rsidR="001B796D">
        <w:rPr>
          <w:u w:val="single"/>
        </w:rPr>
        <w:t xml:space="preserve"> CR S5-235822 from SA5#150)</w:t>
      </w:r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u w:val="single"/>
        </w:rPr>
      </w:pPr>
      <w:r w:rsidRPr="001E6C66">
        <w:rPr>
          <w:b/>
          <w:bCs/>
          <w:highlight w:val="yellow"/>
          <w:u w:val="single"/>
        </w:rPr>
        <w:t>Note 3</w:t>
      </w:r>
      <w:r>
        <w:rPr>
          <w:u w:val="single"/>
        </w:rPr>
        <w:t>: New TSs sent</w:t>
      </w:r>
      <w:r w:rsidR="001B3764">
        <w:rPr>
          <w:u w:val="single"/>
        </w:rPr>
        <w:t xml:space="preserve"> to SA for Approval should also be checked and reported in case any gaps exist – if any preceding pCRs had been missed to check.</w:t>
      </w:r>
    </w:p>
    <w:p w14:paraId="6AD4D20A" w14:textId="6D6AFB65" w:rsidR="00EE44EC" w:rsidRDefault="00F81861" w:rsidP="00C17452">
      <w:pPr>
        <w:rPr>
          <w:u w:val="single"/>
        </w:rPr>
      </w:pPr>
      <w:r w:rsidRPr="00425080">
        <w:rPr>
          <w:b/>
          <w:bCs/>
          <w:u w:val="single"/>
        </w:rPr>
        <w:t>DraftCRs (or input to DraftCRs) don’t need to be checked</w:t>
      </w:r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</w:t>
      </w:r>
      <w:r w:rsidR="00066E6B">
        <w:rPr>
          <w:u w:val="single"/>
        </w:rPr>
        <w:t xml:space="preserve"> and “Cat. C”</w:t>
      </w:r>
      <w:r w:rsidR="00906D62">
        <w:rPr>
          <w:u w:val="single"/>
        </w:rPr>
        <w:t xml:space="preserve"> </w:t>
      </w:r>
      <w:r w:rsidR="00CA230A">
        <w:rPr>
          <w:u w:val="single"/>
        </w:rPr>
        <w:t>CRs and for all “pCR” occurrences under the normative Work Items)</w:t>
      </w:r>
      <w:r w:rsidR="00C13B39">
        <w:rPr>
          <w:u w:val="single"/>
        </w:rPr>
        <w:t>.</w:t>
      </w:r>
    </w:p>
    <w:p w14:paraId="249E92F8" w14:textId="6D246752" w:rsidR="00232418" w:rsidRDefault="00232418" w:rsidP="00C17452">
      <w:r w:rsidRPr="00507773">
        <w:rPr>
          <w:b/>
          <w:bCs/>
          <w:u w:val="single"/>
        </w:rPr>
        <w:t>Note 4:</w:t>
      </w:r>
      <w:r>
        <w:rPr>
          <w:u w:val="single"/>
        </w:rPr>
        <w:t xml:space="preserve"> In the current chair notes</w:t>
      </w:r>
      <w:r w:rsidR="00593EAB">
        <w:rPr>
          <w:u w:val="single"/>
        </w:rPr>
        <w:t>’</w:t>
      </w:r>
      <w:r>
        <w:rPr>
          <w:u w:val="single"/>
        </w:rPr>
        <w:t xml:space="preserve"> rightmost column, also the DraftCR contributions have a “</w:t>
      </w:r>
      <w:proofErr w:type="spellStart"/>
      <w:r>
        <w:rPr>
          <w:u w:val="single"/>
        </w:rPr>
        <w:t>Cat.B</w:t>
      </w:r>
      <w:proofErr w:type="spellEnd"/>
      <w:r>
        <w:rPr>
          <w:u w:val="single"/>
        </w:rPr>
        <w:t>/C” label.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proofErr w:type="gramStart"/>
      <w:r w:rsidR="000F3211">
        <w:t>gaps</w:t>
      </w:r>
      <w:proofErr w:type="gramEnd"/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lastRenderedPageBreak/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 xml:space="preserve">List of agreed/approved tdocs NOT creating a </w:t>
      </w:r>
      <w:proofErr w:type="gramStart"/>
      <w:r>
        <w:rPr>
          <w:rFonts w:eastAsia="Times New Roman"/>
          <w:lang w:val="en-US"/>
        </w:rPr>
        <w:t>gap</w:t>
      </w:r>
      <w:proofErr w:type="gramEnd"/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</w:t>
      </w:r>
      <w:proofErr w:type="gramStart"/>
      <w:r>
        <w:rPr>
          <w:lang w:val="en-US"/>
        </w:rPr>
        <w:t>gap</w:t>
      </w:r>
      <w:proofErr w:type="gramEnd"/>
    </w:p>
    <w:p w14:paraId="2DB7A1A8" w14:textId="48BE32CF" w:rsidR="004B089A" w:rsidRDefault="004B089A" w:rsidP="00C17452">
      <w:pPr>
        <w:rPr>
          <w:lang w:val="en-SE"/>
        </w:rPr>
      </w:pPr>
    </w:p>
    <w:p w14:paraId="53548A71" w14:textId="3219EAFC" w:rsidR="002B0222" w:rsidRPr="001E6C66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US"/>
        </w:rPr>
        <w:t>TS 28.104</w:t>
      </w:r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7E6E597D" w14:textId="1773710B" w:rsidR="002B0222" w:rsidRPr="00425080" w:rsidRDefault="00FD628C" w:rsidP="002B0222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44A3">
        <w:rPr>
          <w:rFonts w:eastAsia="Times New Roman"/>
          <w:b/>
          <w:bCs/>
          <w:sz w:val="22"/>
          <w:szCs w:val="22"/>
          <w:highlight w:val="yellow"/>
          <w:lang w:val="en-US"/>
        </w:rPr>
        <w:t>Note: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2B0222"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>(</w:t>
      </w:r>
      <w:r w:rsidR="00642CB8">
        <w:rPr>
          <w:rFonts w:eastAsia="Times New Roman"/>
          <w:b/>
          <w:bCs/>
          <w:sz w:val="22"/>
          <w:szCs w:val="22"/>
          <w:lang w:val="en-US"/>
        </w:rPr>
        <w:t>Rel-18/Rel-19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) </w:t>
      </w:r>
      <w:r w:rsidR="002B0222"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2B0222" w:rsidRPr="00425080">
        <w:rPr>
          <w:rFonts w:eastAsia="Times New Roman"/>
          <w:b/>
          <w:bCs/>
          <w:sz w:val="22"/>
          <w:szCs w:val="22"/>
          <w:lang w:val="en-US"/>
        </w:rPr>
        <w:t>code.</w:t>
      </w:r>
      <w:r w:rsidR="007979FE"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proofErr w:type="gramStart"/>
      <w:r w:rsidR="007979FE">
        <w:rPr>
          <w:rFonts w:eastAsia="Times New Roman"/>
          <w:b/>
          <w:bCs/>
          <w:sz w:val="22"/>
          <w:szCs w:val="22"/>
          <w:lang w:val="en-US"/>
        </w:rPr>
        <w:t>As long as</w:t>
      </w:r>
      <w:proofErr w:type="gramEnd"/>
      <w:r w:rsidR="007979FE">
        <w:rPr>
          <w:rFonts w:eastAsia="Times New Roman"/>
          <w:b/>
          <w:bCs/>
          <w:sz w:val="22"/>
          <w:szCs w:val="22"/>
          <w:lang w:val="en-US"/>
        </w:rPr>
        <w:t xml:space="preserve"> this is </w:t>
      </w:r>
      <w:r w:rsidR="00201866">
        <w:rPr>
          <w:rFonts w:eastAsia="Times New Roman"/>
          <w:b/>
          <w:bCs/>
          <w:sz w:val="22"/>
          <w:szCs w:val="22"/>
          <w:lang w:val="en-US"/>
        </w:rPr>
        <w:t>the case, there is no need to record new CRs adding only YAML SS code in this table.</w:t>
      </w:r>
    </w:p>
    <w:p w14:paraId="2F10B8AA" w14:textId="77777777" w:rsidR="004A603D" w:rsidRPr="00425080" w:rsidRDefault="004A603D" w:rsidP="00425080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c>
          <w:tcPr>
            <w:tcW w:w="1412" w:type="dxa"/>
          </w:tcPr>
          <w:p w14:paraId="30E68E09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7E3AFDC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14DE546E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3059BAB5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6905FD92" w14:textId="77777777" w:rsidTr="00D119DD"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39C25EB5" w14:textId="706459D3" w:rsidR="002B0222" w:rsidRPr="00425080" w:rsidRDefault="002B0222" w:rsidP="002B0222">
      <w:pPr>
        <w:spacing w:after="0"/>
        <w:rPr>
          <w:rFonts w:eastAsia="Times New Roman"/>
          <w:sz w:val="28"/>
          <w:szCs w:val="28"/>
        </w:rPr>
      </w:pPr>
    </w:p>
    <w:p w14:paraId="54D6D908" w14:textId="7E21679B" w:rsidR="002B0222" w:rsidRDefault="002B0222" w:rsidP="002B0222">
      <w:pPr>
        <w:spacing w:after="0"/>
        <w:rPr>
          <w:rFonts w:eastAsia="Times New Roman"/>
          <w:sz w:val="28"/>
          <w:szCs w:val="28"/>
          <w:lang w:val="en-SE"/>
        </w:rPr>
      </w:pPr>
    </w:p>
    <w:p w14:paraId="06045676" w14:textId="5F6B102A" w:rsidR="002B0222" w:rsidRPr="001E6C66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US"/>
        </w:rPr>
        <w:t>TS 28.105</w:t>
      </w:r>
    </w:p>
    <w:p w14:paraId="6290A1C3" w14:textId="77777777" w:rsidR="002B0222" w:rsidRPr="00425080" w:rsidRDefault="002B0222" w:rsidP="00425080">
      <w:pPr>
        <w:spacing w:after="0"/>
        <w:rPr>
          <w:rFonts w:eastAsia="Times New Roman"/>
          <w:sz w:val="28"/>
          <w:szCs w:val="28"/>
          <w:lang w:val="en-SE"/>
        </w:rPr>
      </w:pPr>
    </w:p>
    <w:p w14:paraId="66608AFD" w14:textId="42C47981" w:rsidR="00C87936" w:rsidRPr="00425080" w:rsidRDefault="00FD628C" w:rsidP="00C87936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44A3">
        <w:rPr>
          <w:rFonts w:eastAsia="Times New Roman"/>
          <w:b/>
          <w:bCs/>
          <w:sz w:val="22"/>
          <w:szCs w:val="22"/>
          <w:highlight w:val="yellow"/>
          <w:lang w:val="en-US"/>
        </w:rPr>
        <w:t>Note: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C87936"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>(</w:t>
      </w:r>
      <w:r w:rsidR="00642CB8">
        <w:rPr>
          <w:rFonts w:eastAsia="Times New Roman"/>
          <w:b/>
          <w:bCs/>
          <w:sz w:val="22"/>
          <w:szCs w:val="22"/>
          <w:lang w:val="en-US"/>
        </w:rPr>
        <w:t>Rel-18/Rel-19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) </w:t>
      </w:r>
      <w:r w:rsidR="00C87936"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C87936" w:rsidRPr="00425080">
        <w:rPr>
          <w:rFonts w:eastAsia="Times New Roman"/>
          <w:b/>
          <w:bCs/>
          <w:sz w:val="22"/>
          <w:szCs w:val="22"/>
          <w:lang w:val="en-US"/>
        </w:rPr>
        <w:t>code.</w:t>
      </w:r>
      <w:r w:rsidR="00201866"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proofErr w:type="gramStart"/>
      <w:r w:rsidR="00201866">
        <w:rPr>
          <w:rFonts w:eastAsia="Times New Roman"/>
          <w:b/>
          <w:bCs/>
          <w:sz w:val="22"/>
          <w:szCs w:val="22"/>
          <w:lang w:val="en-US"/>
        </w:rPr>
        <w:t>As long as</w:t>
      </w:r>
      <w:proofErr w:type="gramEnd"/>
      <w:r w:rsidR="00201866">
        <w:rPr>
          <w:rFonts w:eastAsia="Times New Roman"/>
          <w:b/>
          <w:bCs/>
          <w:sz w:val="22"/>
          <w:szCs w:val="22"/>
          <w:lang w:val="en-US"/>
        </w:rPr>
        <w:t xml:space="preserve"> this is the case, there is no need to record new CRs adding only YAML SS code in this table.</w:t>
      </w:r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c>
          <w:tcPr>
            <w:tcW w:w="1412" w:type="dxa"/>
          </w:tcPr>
          <w:p w14:paraId="7D47B26A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29497F3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9962077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F68513D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3195FCDA" w14:textId="77777777" w:rsidTr="00D119DD">
        <w:tc>
          <w:tcPr>
            <w:tcW w:w="1412" w:type="dxa"/>
          </w:tcPr>
          <w:p w14:paraId="2782EAEA" w14:textId="067620C9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647ACCB3" w14:textId="7B845776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60BE9FC" w14:textId="1F1C565C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46B013D5" w14:textId="77777777" w:rsidR="004A603D" w:rsidRPr="00425080" w:rsidRDefault="004A603D" w:rsidP="00C87936">
      <w:pPr>
        <w:pStyle w:val="ListParagraph"/>
        <w:spacing w:after="0"/>
        <w:ind w:left="1364"/>
        <w:rPr>
          <w:rFonts w:eastAsia="Times New Roman"/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Pr="001E6C66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US"/>
        </w:rPr>
        <w:t>TS 28.</w:t>
      </w:r>
      <w:r w:rsidR="008C6675" w:rsidRPr="001E6C66">
        <w:rPr>
          <w:rFonts w:eastAsia="Times New Roman"/>
          <w:sz w:val="28"/>
          <w:szCs w:val="28"/>
          <w:highlight w:val="green"/>
          <w:lang w:val="en-US"/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44F28D6A" w14:textId="25182F24" w:rsidR="007E305E" w:rsidRPr="00D119DD" w:rsidRDefault="00FD628C" w:rsidP="007E305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44A3">
        <w:rPr>
          <w:rFonts w:eastAsia="Times New Roman"/>
          <w:b/>
          <w:bCs/>
          <w:sz w:val="22"/>
          <w:szCs w:val="22"/>
          <w:highlight w:val="yellow"/>
          <w:lang w:val="en-US"/>
        </w:rPr>
        <w:t>Note: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7E305E" w:rsidRPr="00D119DD">
        <w:rPr>
          <w:rFonts w:eastAsia="Times New Roman"/>
          <w:b/>
          <w:bCs/>
          <w:sz w:val="22"/>
          <w:szCs w:val="22"/>
          <w:lang w:val="en-US"/>
        </w:rPr>
        <w:t>The complete TS (</w:t>
      </w:r>
      <w:r w:rsidR="00642CB8">
        <w:rPr>
          <w:rFonts w:eastAsia="Times New Roman"/>
          <w:b/>
          <w:bCs/>
          <w:sz w:val="22"/>
          <w:szCs w:val="22"/>
          <w:lang w:val="en-US"/>
        </w:rPr>
        <w:t>Rel-18/Rel-19</w:t>
      </w:r>
      <w:r w:rsidR="007E305E"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 w:rsidR="007E305E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7E305E" w:rsidRPr="00D119DD">
        <w:rPr>
          <w:rFonts w:eastAsia="Times New Roman"/>
          <w:b/>
          <w:bCs/>
          <w:sz w:val="22"/>
          <w:szCs w:val="22"/>
          <w:lang w:val="en-US"/>
        </w:rPr>
        <w:t>code.</w:t>
      </w:r>
      <w:r w:rsidR="00201866"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proofErr w:type="gramStart"/>
      <w:r w:rsidR="00201866">
        <w:rPr>
          <w:rFonts w:eastAsia="Times New Roman"/>
          <w:b/>
          <w:bCs/>
          <w:sz w:val="22"/>
          <w:szCs w:val="22"/>
          <w:lang w:val="en-US"/>
        </w:rPr>
        <w:t>As long as</w:t>
      </w:r>
      <w:proofErr w:type="gramEnd"/>
      <w:r w:rsidR="00201866">
        <w:rPr>
          <w:rFonts w:eastAsia="Times New Roman"/>
          <w:b/>
          <w:bCs/>
          <w:sz w:val="22"/>
          <w:szCs w:val="22"/>
          <w:lang w:val="en-US"/>
        </w:rPr>
        <w:t xml:space="preserve"> this is the case, there is no need to record new CRs adding only YAML SS code in this table.</w:t>
      </w:r>
    </w:p>
    <w:p w14:paraId="17558F90" w14:textId="77777777" w:rsidR="007E305E" w:rsidRPr="00425080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BD54E3F" w:rsidR="00693903" w:rsidRPr="00753784" w:rsidRDefault="00693903" w:rsidP="00D115A2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7FE64870" w14:textId="57A718BE" w:rsidR="00693903" w:rsidRPr="00753784" w:rsidRDefault="00693903" w:rsidP="00D115A2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4075FE61" w14:textId="406D1341" w:rsidR="00693903" w:rsidRPr="00753784" w:rsidRDefault="00693903" w:rsidP="00D115A2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09AC954D" w14:textId="33888379" w:rsidR="00693903" w:rsidRPr="00753784" w:rsidRDefault="00693903" w:rsidP="00D115A2">
            <w:pPr>
              <w:rPr>
                <w:lang w:val="en-US"/>
              </w:rPr>
            </w:pPr>
          </w:p>
        </w:tc>
      </w:tr>
    </w:tbl>
    <w:p w14:paraId="0E3BBF7E" w14:textId="40B78A0A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192B42EB" w14:textId="3DE2CC84" w:rsidR="00511131" w:rsidRPr="001E6C66" w:rsidRDefault="00511131" w:rsidP="005111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US"/>
        </w:rPr>
        <w:t>TS 28.317</w:t>
      </w:r>
    </w:p>
    <w:p w14:paraId="2BB2FA5A" w14:textId="77777777" w:rsidR="00511131" w:rsidRDefault="00511131" w:rsidP="00511131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541626DF" w14:textId="361E7148" w:rsidR="00511131" w:rsidRPr="00425080" w:rsidRDefault="00FD628C" w:rsidP="00511131">
      <w:pPr>
        <w:pStyle w:val="ListParagraph"/>
        <w:spacing w:after="0"/>
        <w:ind w:left="1364"/>
        <w:rPr>
          <w:rFonts w:eastAsia="Times New Roman"/>
          <w:lang w:val="en-SE"/>
        </w:rPr>
      </w:pPr>
      <w:r w:rsidRPr="001E6C66">
        <w:rPr>
          <w:rFonts w:eastAsia="Times New Roman"/>
          <w:b/>
          <w:bCs/>
          <w:sz w:val="22"/>
          <w:szCs w:val="22"/>
          <w:highlight w:val="yellow"/>
          <w:lang w:val="en-US"/>
        </w:rPr>
        <w:t>Note: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511131" w:rsidRPr="00425080">
        <w:rPr>
          <w:rFonts w:eastAsia="Times New Roman"/>
          <w:b/>
          <w:bCs/>
          <w:sz w:val="22"/>
          <w:szCs w:val="22"/>
          <w:lang w:val="en-US"/>
        </w:rPr>
        <w:t>The complete TS (</w:t>
      </w:r>
      <w:r w:rsidR="00A56188">
        <w:rPr>
          <w:rFonts w:eastAsia="Times New Roman"/>
          <w:b/>
          <w:bCs/>
          <w:sz w:val="22"/>
          <w:szCs w:val="22"/>
          <w:lang w:val="en-US"/>
        </w:rPr>
        <w:t>Rel-18/Rel-19</w:t>
      </w:r>
      <w:r w:rsidR="00511131" w:rsidRPr="00425080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 w:rsidR="00511131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511131" w:rsidRPr="00425080">
        <w:rPr>
          <w:rFonts w:eastAsia="Times New Roman"/>
          <w:b/>
          <w:bCs/>
          <w:sz w:val="22"/>
          <w:szCs w:val="22"/>
          <w:lang w:val="en-US"/>
        </w:rPr>
        <w:t>code</w:t>
      </w:r>
      <w:r w:rsidR="0026492E">
        <w:rPr>
          <w:rFonts w:eastAsia="Times New Roman"/>
          <w:b/>
          <w:bCs/>
          <w:sz w:val="22"/>
          <w:szCs w:val="22"/>
          <w:lang w:val="en-US"/>
        </w:rPr>
        <w:t xml:space="preserve"> – by reference to 28.532 for </w:t>
      </w:r>
      <w:r w:rsidR="0026492E" w:rsidRPr="001E6C66">
        <w:rPr>
          <w:rFonts w:eastAsia="Times New Roman"/>
          <w:b/>
          <w:bCs/>
          <w:sz w:val="22"/>
          <w:szCs w:val="22"/>
          <w:lang w:val="en-US"/>
        </w:rPr>
        <w:t xml:space="preserve">the provisioning MnS operations, </w:t>
      </w:r>
      <w:r w:rsidR="0026492E">
        <w:rPr>
          <w:rFonts w:eastAsia="Times New Roman"/>
          <w:b/>
          <w:bCs/>
          <w:sz w:val="22"/>
          <w:szCs w:val="22"/>
          <w:lang w:val="en-US"/>
        </w:rPr>
        <w:t xml:space="preserve">and Forge for the </w:t>
      </w:r>
      <w:r w:rsidR="0026492E" w:rsidRPr="001E6C66">
        <w:rPr>
          <w:rFonts w:eastAsia="Times New Roman"/>
          <w:b/>
          <w:bCs/>
          <w:sz w:val="22"/>
          <w:szCs w:val="22"/>
          <w:lang w:val="en-US"/>
        </w:rPr>
        <w:t>RANSC NRM part</w:t>
      </w:r>
      <w:r w:rsidRPr="001E6C66">
        <w:rPr>
          <w:rFonts w:eastAsia="Times New Roman"/>
          <w:b/>
          <w:bCs/>
          <w:sz w:val="22"/>
          <w:szCs w:val="22"/>
          <w:lang w:val="en-US"/>
        </w:rPr>
        <w:t>, see clause 7.2</w:t>
      </w:r>
      <w:r w:rsidR="00B22EA4">
        <w:rPr>
          <w:rFonts w:eastAsia="Times New Roman"/>
          <w:b/>
          <w:bCs/>
          <w:sz w:val="22"/>
          <w:szCs w:val="22"/>
          <w:lang w:val="en-US"/>
        </w:rPr>
        <w:t xml:space="preserve">. </w:t>
      </w:r>
      <w:proofErr w:type="gramStart"/>
      <w:r w:rsidR="00B22EA4">
        <w:rPr>
          <w:rFonts w:eastAsia="Times New Roman"/>
          <w:b/>
          <w:bCs/>
          <w:sz w:val="22"/>
          <w:szCs w:val="22"/>
          <w:lang w:val="en-US"/>
        </w:rPr>
        <w:t>As long as</w:t>
      </w:r>
      <w:proofErr w:type="gramEnd"/>
      <w:r w:rsidR="00B22EA4">
        <w:rPr>
          <w:rFonts w:eastAsia="Times New Roman"/>
          <w:b/>
          <w:bCs/>
          <w:sz w:val="22"/>
          <w:szCs w:val="22"/>
          <w:lang w:val="en-US"/>
        </w:rPr>
        <w:t xml:space="preserve"> this is the case, there is no need to record new CRs adding only YAML SS code in this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511131" w14:paraId="54DB9AEB" w14:textId="77777777" w:rsidTr="00B1120D">
        <w:tc>
          <w:tcPr>
            <w:tcW w:w="1412" w:type="dxa"/>
          </w:tcPr>
          <w:p w14:paraId="70DE2608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US"/>
              </w:rPr>
              <w:lastRenderedPageBreak/>
              <w:t>Meeting#</w:t>
            </w:r>
          </w:p>
        </w:tc>
        <w:tc>
          <w:tcPr>
            <w:tcW w:w="3957" w:type="dxa"/>
          </w:tcPr>
          <w:p w14:paraId="1565E5C3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12C3034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1741DD83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511131" w14:paraId="4C53C7B6" w14:textId="77777777" w:rsidTr="00B1120D">
        <w:tc>
          <w:tcPr>
            <w:tcW w:w="1412" w:type="dxa"/>
          </w:tcPr>
          <w:p w14:paraId="07D314C9" w14:textId="48ECB378" w:rsidR="00511131" w:rsidRPr="00753784" w:rsidRDefault="00511131" w:rsidP="00B1120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7D111ED" w14:textId="3BADD40B" w:rsidR="00511131" w:rsidRPr="00753784" w:rsidRDefault="00511131" w:rsidP="00B1120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3AA97FB3" w14:textId="16AC6E7C" w:rsidR="00511131" w:rsidRPr="00753784" w:rsidRDefault="00511131" w:rsidP="00B1120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1394BE43" w14:textId="77777777" w:rsidR="00511131" w:rsidRPr="00753784" w:rsidRDefault="00511131" w:rsidP="00B1120D">
            <w:pPr>
              <w:rPr>
                <w:lang w:val="en-US"/>
              </w:rPr>
            </w:pPr>
          </w:p>
        </w:tc>
      </w:tr>
    </w:tbl>
    <w:p w14:paraId="5C376B23" w14:textId="77777777" w:rsidR="00511131" w:rsidRPr="00753784" w:rsidRDefault="00511131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36751066" w14:textId="77777777" w:rsidR="007C79B0" w:rsidRPr="001E6C66" w:rsidRDefault="007C79B0" w:rsidP="007C79B0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SE"/>
        </w:rPr>
        <w:t>TS 28.5</w:t>
      </w:r>
      <w:r w:rsidRPr="001E6C66">
        <w:rPr>
          <w:rFonts w:eastAsia="Times New Roman"/>
          <w:sz w:val="28"/>
          <w:szCs w:val="28"/>
          <w:highlight w:val="green"/>
          <w:lang w:val="en-US"/>
        </w:rPr>
        <w:t>32</w:t>
      </w:r>
    </w:p>
    <w:p w14:paraId="7D94D3A5" w14:textId="77777777" w:rsidR="007C79B0" w:rsidRPr="00425080" w:rsidRDefault="007C79B0" w:rsidP="007C79B0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7C79B0" w14:paraId="3DFD72E1" w14:textId="77777777" w:rsidTr="004244A3">
        <w:tc>
          <w:tcPr>
            <w:tcW w:w="1412" w:type="dxa"/>
          </w:tcPr>
          <w:p w14:paraId="51885860" w14:textId="77777777" w:rsidR="007C79B0" w:rsidRDefault="007C79B0" w:rsidP="004244A3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76B34964" w14:textId="77777777" w:rsidR="007C79B0" w:rsidRDefault="007C79B0" w:rsidP="004244A3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7137E75" w14:textId="77777777" w:rsidR="007C79B0" w:rsidRDefault="007C79B0" w:rsidP="004244A3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21E73588" w14:textId="77777777" w:rsidR="007C79B0" w:rsidRDefault="007C79B0" w:rsidP="004244A3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C79B0" w14:paraId="00299407" w14:textId="77777777" w:rsidTr="004244A3">
        <w:tc>
          <w:tcPr>
            <w:tcW w:w="1412" w:type="dxa"/>
          </w:tcPr>
          <w:p w14:paraId="3F2CFEBA" w14:textId="77777777" w:rsidR="007C79B0" w:rsidRPr="005E54DC" w:rsidRDefault="007C79B0" w:rsidP="004244A3">
            <w:r w:rsidRPr="005E54DC">
              <w:t>SA5#1</w:t>
            </w:r>
            <w:r>
              <w:t>52</w:t>
            </w:r>
          </w:p>
        </w:tc>
        <w:tc>
          <w:tcPr>
            <w:tcW w:w="3957" w:type="dxa"/>
          </w:tcPr>
          <w:p w14:paraId="3C34E902" w14:textId="77777777" w:rsidR="007C79B0" w:rsidRPr="009F217D" w:rsidRDefault="007C79B0" w:rsidP="004244A3">
            <w:r w:rsidRPr="00D76F73">
              <w:t>S5-237446 Rel-18 CR TS 28.532 Add resources-</w:t>
            </w:r>
            <w:proofErr w:type="spellStart"/>
            <w:r w:rsidRPr="00D76F73">
              <w:t>RanScNrm</w:t>
            </w:r>
            <w:proofErr w:type="spellEnd"/>
            <w:r w:rsidRPr="00D76F73">
              <w:t xml:space="preserve"> as Resource for provisioning MnS</w:t>
            </w:r>
          </w:p>
        </w:tc>
        <w:tc>
          <w:tcPr>
            <w:tcW w:w="872" w:type="dxa"/>
          </w:tcPr>
          <w:p w14:paraId="54DBB77C" w14:textId="77777777" w:rsidR="007C79B0" w:rsidRDefault="007C79B0" w:rsidP="004244A3">
            <w:r>
              <w:t>YANG</w:t>
            </w:r>
          </w:p>
        </w:tc>
        <w:tc>
          <w:tcPr>
            <w:tcW w:w="3388" w:type="dxa"/>
          </w:tcPr>
          <w:p w14:paraId="0C1AEE03" w14:textId="77777777" w:rsidR="007C79B0" w:rsidRPr="009F217D" w:rsidRDefault="007C79B0" w:rsidP="004244A3"/>
        </w:tc>
      </w:tr>
    </w:tbl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1E6C66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SE"/>
        </w:rPr>
        <w:t>TS 28.622 / 28.623</w:t>
      </w:r>
    </w:p>
    <w:p w14:paraId="45CBDEEE" w14:textId="77777777" w:rsidR="007E305E" w:rsidRPr="00591F42" w:rsidRDefault="007E305E" w:rsidP="00425080">
      <w:pPr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1147"/>
        <w:gridCol w:w="3113"/>
      </w:tblGrid>
      <w:tr w:rsidR="00C90031" w14:paraId="16BC6ABA" w14:textId="77777777" w:rsidTr="00424301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147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113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AF6692" w14:paraId="13A10953" w14:textId="77777777" w:rsidTr="00AF6692">
        <w:tc>
          <w:tcPr>
            <w:tcW w:w="1412" w:type="dxa"/>
          </w:tcPr>
          <w:p w14:paraId="13E54A5A" w14:textId="69E425F7" w:rsidR="00AF6692" w:rsidRDefault="00AF6692" w:rsidP="00AF6692">
            <w:r>
              <w:t>SA5#151</w:t>
            </w:r>
          </w:p>
        </w:tc>
        <w:tc>
          <w:tcPr>
            <w:tcW w:w="3957" w:type="dxa"/>
          </w:tcPr>
          <w:p w14:paraId="5E622AD2" w14:textId="0AB442C1" w:rsidR="00AF6692" w:rsidRPr="00ED0FBF" w:rsidRDefault="00AF6692" w:rsidP="00AF6692">
            <w:r w:rsidRPr="00AF6692">
              <w:t>S5-236364 Rel18_CR_28623_Stage 3 Report Amount attribute for NR</w:t>
            </w:r>
          </w:p>
        </w:tc>
        <w:tc>
          <w:tcPr>
            <w:tcW w:w="1147" w:type="dxa"/>
          </w:tcPr>
          <w:p w14:paraId="7711A91B" w14:textId="7FBD72AA" w:rsidR="00AF6692" w:rsidDel="001B0212" w:rsidRDefault="00AF6692" w:rsidP="00AF6692">
            <w:r>
              <w:t>YANG</w:t>
            </w:r>
          </w:p>
        </w:tc>
        <w:tc>
          <w:tcPr>
            <w:tcW w:w="3113" w:type="dxa"/>
          </w:tcPr>
          <w:p w14:paraId="7B916372" w14:textId="293A7BD7" w:rsidR="00AF6692" w:rsidRDefault="00AF6692" w:rsidP="00AF6692">
            <w:r>
              <w:rPr>
                <w:noProof/>
              </w:rPr>
              <w:t>Separate ReportAmount parameter added for all applicable Immediate MDT configurations in NR</w:t>
            </w:r>
          </w:p>
        </w:tc>
      </w:tr>
      <w:tr w:rsidR="00FC6076" w14:paraId="01202392" w14:textId="77777777" w:rsidTr="00AF6692">
        <w:tc>
          <w:tcPr>
            <w:tcW w:w="1412" w:type="dxa"/>
          </w:tcPr>
          <w:p w14:paraId="3789B68B" w14:textId="472EA7F3" w:rsidR="00FC6076" w:rsidRDefault="00FC6076" w:rsidP="00AF6692">
            <w:r>
              <w:t>SA5#151</w:t>
            </w:r>
          </w:p>
        </w:tc>
        <w:tc>
          <w:tcPr>
            <w:tcW w:w="3957" w:type="dxa"/>
          </w:tcPr>
          <w:p w14:paraId="392CBE66" w14:textId="6E239421" w:rsidR="00FC6076" w:rsidRPr="00AF6692" w:rsidRDefault="00FC6076" w:rsidP="00AF6692">
            <w:r w:rsidRPr="00FC6076">
              <w:t>S5-237119 Rel18 TS28.623 Add NRM fragments for scheduler and condition monitor (OpenAPI definition)</w:t>
            </w:r>
          </w:p>
        </w:tc>
        <w:tc>
          <w:tcPr>
            <w:tcW w:w="1147" w:type="dxa"/>
          </w:tcPr>
          <w:p w14:paraId="049128F9" w14:textId="76C03A60" w:rsidR="00FC6076" w:rsidRDefault="00FC6076" w:rsidP="00AF6692">
            <w:r>
              <w:t>YANG</w:t>
            </w:r>
          </w:p>
        </w:tc>
        <w:tc>
          <w:tcPr>
            <w:tcW w:w="3113" w:type="dxa"/>
          </w:tcPr>
          <w:p w14:paraId="4FDD8ABC" w14:textId="4F19B75B" w:rsidR="00FC6076" w:rsidRDefault="00FC6076" w:rsidP="00AF6692">
            <w:pPr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mplement</w:t>
            </w:r>
            <w:r>
              <w:rPr>
                <w:noProof/>
                <w:lang w:eastAsia="zh-CN"/>
              </w:rPr>
              <w:t xml:space="preserve"> the OpenAPI SS of stage 3 according to stage 2 design (</w:t>
            </w:r>
            <w:r>
              <w:t>Add NRM fragments for scheduler and condition monitor</w:t>
            </w:r>
            <w:r>
              <w:rPr>
                <w:noProof/>
                <w:lang w:eastAsia="zh-CN"/>
              </w:rPr>
              <w:t>)</w:t>
            </w:r>
          </w:p>
        </w:tc>
      </w:tr>
      <w:tr w:rsidR="00C545EE" w14:paraId="12F0A3FB" w14:textId="77777777" w:rsidTr="00AF6692">
        <w:tc>
          <w:tcPr>
            <w:tcW w:w="1412" w:type="dxa"/>
          </w:tcPr>
          <w:p w14:paraId="4D13327B" w14:textId="490A9B03" w:rsidR="00C545EE" w:rsidRDefault="00C545EE" w:rsidP="00C545EE">
            <w:r>
              <w:t>SA5#152</w:t>
            </w:r>
          </w:p>
        </w:tc>
        <w:tc>
          <w:tcPr>
            <w:tcW w:w="3957" w:type="dxa"/>
          </w:tcPr>
          <w:p w14:paraId="748488B3" w14:textId="2072A637" w:rsidR="00C545EE" w:rsidRPr="00C545EE" w:rsidRDefault="00704E4D" w:rsidP="00C545EE">
            <w:pPr>
              <w:rPr>
                <w:highlight w:val="yellow"/>
              </w:rPr>
            </w:pPr>
            <w:r w:rsidRPr="00704E4D">
              <w:t>S5-23746</w:t>
            </w:r>
            <w:r>
              <w:t xml:space="preserve">3 / </w:t>
            </w:r>
            <w:r w:rsidRPr="00704E4D">
              <w:t>S5-237464 Rel-18 CR TS 28.</w:t>
            </w:r>
            <w:r w:rsidR="005F6FE5">
              <w:t>622/28.</w:t>
            </w:r>
            <w:r w:rsidRPr="00704E4D">
              <w:t xml:space="preserve">623 Enhance the </w:t>
            </w:r>
            <w:proofErr w:type="spellStart"/>
            <w:r w:rsidRPr="00704E4D">
              <w:t>ManagementDataCollection</w:t>
            </w:r>
            <w:proofErr w:type="spellEnd"/>
            <w:r w:rsidRPr="00704E4D">
              <w:t xml:space="preserve"> to support request management data per PLMN (6.5.11.1)</w:t>
            </w:r>
          </w:p>
        </w:tc>
        <w:tc>
          <w:tcPr>
            <w:tcW w:w="1147" w:type="dxa"/>
          </w:tcPr>
          <w:p w14:paraId="1B7D2A13" w14:textId="36E994A9" w:rsidR="00C545EE" w:rsidRDefault="00C545EE" w:rsidP="00C545EE">
            <w:r>
              <w:t>YANG</w:t>
            </w:r>
          </w:p>
        </w:tc>
        <w:tc>
          <w:tcPr>
            <w:tcW w:w="3113" w:type="dxa"/>
          </w:tcPr>
          <w:p w14:paraId="2BC3D5DF" w14:textId="77777777" w:rsidR="00C545EE" w:rsidRDefault="00C545EE" w:rsidP="00C545EE">
            <w:pPr>
              <w:rPr>
                <w:noProof/>
                <w:lang w:eastAsia="zh-CN"/>
              </w:rPr>
            </w:pPr>
          </w:p>
        </w:tc>
      </w:tr>
      <w:tr w:rsidR="00C51D32" w14:paraId="7066756D" w14:textId="77777777" w:rsidTr="00AF6692">
        <w:tc>
          <w:tcPr>
            <w:tcW w:w="1412" w:type="dxa"/>
          </w:tcPr>
          <w:p w14:paraId="0A5E0BA2" w14:textId="78FD4995" w:rsidR="00C51D32" w:rsidRDefault="00C51D32" w:rsidP="00C545EE">
            <w:r>
              <w:t>SA5#153</w:t>
            </w:r>
          </w:p>
        </w:tc>
        <w:tc>
          <w:tcPr>
            <w:tcW w:w="3957" w:type="dxa"/>
          </w:tcPr>
          <w:p w14:paraId="54F10949" w14:textId="0F2D1783" w:rsidR="00C51D32" w:rsidRPr="00704E4D" w:rsidRDefault="00C51D32" w:rsidP="00C545EE">
            <w:r w:rsidRPr="00C51D32">
              <w:t>S5-240182</w:t>
            </w:r>
            <w:r w:rsidR="00CC73C0">
              <w:t xml:space="preserve"> / </w:t>
            </w:r>
            <w:r w:rsidR="00CC73C0" w:rsidRPr="00C51D32">
              <w:t>S5-240</w:t>
            </w:r>
            <w:r w:rsidR="00CC73C0">
              <w:t>837</w:t>
            </w:r>
            <w:r w:rsidRPr="00C51D32">
              <w:t xml:space="preserve"> Rel-18 CR 28.622 </w:t>
            </w:r>
            <w:proofErr w:type="gramStart"/>
            <w:r w:rsidR="00CC73C0">
              <w:t>( 28.632</w:t>
            </w:r>
            <w:proofErr w:type="gramEnd"/>
            <w:r w:rsidR="00CC73C0">
              <w:t xml:space="preserve"> </w:t>
            </w:r>
            <w:r w:rsidRPr="00C51D32">
              <w:t>Add new method for specifying the scope of subscriptions</w:t>
            </w:r>
          </w:p>
        </w:tc>
        <w:tc>
          <w:tcPr>
            <w:tcW w:w="1147" w:type="dxa"/>
          </w:tcPr>
          <w:p w14:paraId="3DFE21A4" w14:textId="68A69256" w:rsidR="00C51D32" w:rsidRDefault="00CC73C0" w:rsidP="00C545EE">
            <w:r>
              <w:t>YANG</w:t>
            </w:r>
          </w:p>
        </w:tc>
        <w:tc>
          <w:tcPr>
            <w:tcW w:w="3113" w:type="dxa"/>
          </w:tcPr>
          <w:p w14:paraId="595D6E89" w14:textId="77777777" w:rsidR="00C51D32" w:rsidRDefault="00C51D32" w:rsidP="00C545EE">
            <w:pPr>
              <w:rPr>
                <w:noProof/>
                <w:lang w:eastAsia="zh-CN"/>
              </w:rPr>
            </w:pPr>
          </w:p>
        </w:tc>
      </w:tr>
    </w:tbl>
    <w:p w14:paraId="1621942A" w14:textId="77777777" w:rsidR="00D1285D" w:rsidRDefault="00D1285D" w:rsidP="0050777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7AFBFDD8" w14:textId="3D1628A2" w:rsidR="00554378" w:rsidRPr="001E6C66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SE"/>
        </w:rPr>
        <w:t>TS 28.5</w:t>
      </w:r>
      <w:r w:rsidRPr="001E6C66">
        <w:rPr>
          <w:rFonts w:eastAsia="Times New Roman"/>
          <w:sz w:val="28"/>
          <w:szCs w:val="28"/>
          <w:highlight w:val="green"/>
          <w:lang w:val="en-US"/>
        </w:rPr>
        <w:t>38</w:t>
      </w:r>
    </w:p>
    <w:p w14:paraId="303E8EA3" w14:textId="56261377" w:rsidR="00554378" w:rsidRDefault="00554378" w:rsidP="00C90031">
      <w:pPr>
        <w:rPr>
          <w:rFonts w:ascii="Arial" w:eastAsiaTheme="minorHAnsi" w:hAnsi="Arial" w:cs="Arial"/>
          <w:lang w:val="en-US"/>
        </w:rPr>
      </w:pPr>
    </w:p>
    <w:p w14:paraId="5E91A773" w14:textId="76661BE3" w:rsidR="003F464E" w:rsidRPr="00D119DD" w:rsidRDefault="003F464E" w:rsidP="003F464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</w:t>
      </w:r>
      <w:r w:rsidR="00A56188">
        <w:rPr>
          <w:rFonts w:eastAsia="Times New Roman"/>
          <w:b/>
          <w:bCs/>
          <w:sz w:val="22"/>
          <w:szCs w:val="22"/>
          <w:lang w:val="en-US"/>
        </w:rPr>
        <w:t>Rel-18/Rel-19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  <w:r w:rsidR="00B22EA4"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proofErr w:type="gramStart"/>
      <w:r w:rsidR="00B22EA4">
        <w:rPr>
          <w:rFonts w:eastAsia="Times New Roman"/>
          <w:b/>
          <w:bCs/>
          <w:sz w:val="22"/>
          <w:szCs w:val="22"/>
          <w:lang w:val="en-US"/>
        </w:rPr>
        <w:t>As long as</w:t>
      </w:r>
      <w:proofErr w:type="gramEnd"/>
      <w:r w:rsidR="00B22EA4">
        <w:rPr>
          <w:rFonts w:eastAsia="Times New Roman"/>
          <w:b/>
          <w:bCs/>
          <w:sz w:val="22"/>
          <w:szCs w:val="22"/>
          <w:lang w:val="en-US"/>
        </w:rPr>
        <w:t xml:space="preserve"> this is the case, there is no need to record new CRs adding only YAML SS code in this table.</w:t>
      </w:r>
    </w:p>
    <w:p w14:paraId="0DC598C5" w14:textId="77777777" w:rsidR="003F464E" w:rsidRPr="00425080" w:rsidRDefault="003F464E" w:rsidP="00C90031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1"/>
        <w:gridCol w:w="3815"/>
        <w:gridCol w:w="1134"/>
        <w:gridCol w:w="3289"/>
      </w:tblGrid>
      <w:tr w:rsidR="001D73BE" w14:paraId="2986FEEA" w14:textId="77777777" w:rsidTr="00896C47">
        <w:tc>
          <w:tcPr>
            <w:tcW w:w="1391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815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134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289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1D73BE" w14:paraId="7A4EF0D8" w14:textId="77777777" w:rsidTr="00896C47">
        <w:tc>
          <w:tcPr>
            <w:tcW w:w="1391" w:type="dxa"/>
          </w:tcPr>
          <w:p w14:paraId="1847E2FE" w14:textId="72D05A29" w:rsidR="001D73BE" w:rsidRPr="005E54DC" w:rsidRDefault="001D73BE" w:rsidP="008F6F8A"/>
        </w:tc>
        <w:tc>
          <w:tcPr>
            <w:tcW w:w="3815" w:type="dxa"/>
          </w:tcPr>
          <w:p w14:paraId="18DBFB80" w14:textId="3E1FBA1A" w:rsidR="001D73BE" w:rsidRPr="009F217D" w:rsidRDefault="001D73BE" w:rsidP="008F6F8A"/>
        </w:tc>
        <w:tc>
          <w:tcPr>
            <w:tcW w:w="1134" w:type="dxa"/>
          </w:tcPr>
          <w:p w14:paraId="4A4C0D14" w14:textId="62333DCD" w:rsidR="001D73BE" w:rsidRDefault="001D73BE" w:rsidP="008F6F8A"/>
        </w:tc>
        <w:tc>
          <w:tcPr>
            <w:tcW w:w="3289" w:type="dxa"/>
          </w:tcPr>
          <w:p w14:paraId="629E9F37" w14:textId="6A58654E" w:rsidR="001D73BE" w:rsidRPr="009F217D" w:rsidRDefault="001D73BE" w:rsidP="008F6F8A"/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A1D2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2A1D29">
        <w:rPr>
          <w:rFonts w:eastAsia="Times New Roman"/>
          <w:sz w:val="28"/>
          <w:szCs w:val="28"/>
          <w:highlight w:val="green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9702" w:type="dxa"/>
        <w:tblLayout w:type="fixed"/>
        <w:tblLook w:val="04A0" w:firstRow="1" w:lastRow="0" w:firstColumn="1" w:lastColumn="0" w:noHBand="0" w:noVBand="1"/>
      </w:tblPr>
      <w:tblGrid>
        <w:gridCol w:w="1129"/>
        <w:gridCol w:w="3045"/>
        <w:gridCol w:w="1559"/>
        <w:gridCol w:w="3969"/>
      </w:tblGrid>
      <w:tr w:rsidR="00733C6B" w14:paraId="3B32E48D" w14:textId="77777777" w:rsidTr="009C6175">
        <w:tc>
          <w:tcPr>
            <w:tcW w:w="1129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045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9C6175">
        <w:tc>
          <w:tcPr>
            <w:tcW w:w="1129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045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9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9C6175">
        <w:tc>
          <w:tcPr>
            <w:tcW w:w="1129" w:type="dxa"/>
          </w:tcPr>
          <w:p w14:paraId="6067971F" w14:textId="13963DFB" w:rsidR="00733C6B" w:rsidRPr="00E77F98" w:rsidRDefault="001338A2" w:rsidP="00733C6B">
            <w:r w:rsidRPr="00E77F98">
              <w:lastRenderedPageBreak/>
              <w:t>SA5#145e</w:t>
            </w:r>
          </w:p>
        </w:tc>
        <w:tc>
          <w:tcPr>
            <w:tcW w:w="3045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9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9C6175">
        <w:tc>
          <w:tcPr>
            <w:tcW w:w="1129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9C6175">
        <w:tc>
          <w:tcPr>
            <w:tcW w:w="1129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9C6175">
        <w:tc>
          <w:tcPr>
            <w:tcW w:w="1129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9C6175">
        <w:tc>
          <w:tcPr>
            <w:tcW w:w="1129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9C6175">
        <w:tc>
          <w:tcPr>
            <w:tcW w:w="1129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9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9C6175">
        <w:tc>
          <w:tcPr>
            <w:tcW w:w="1129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9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9C6175">
        <w:tc>
          <w:tcPr>
            <w:tcW w:w="1129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5420D5B8" w14:textId="77777777" w:rsidR="0048490A" w:rsidRPr="007C496A" w:rsidRDefault="00896C47" w:rsidP="009F217D">
            <w:hyperlink r:id="rId7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9C6175">
        <w:tc>
          <w:tcPr>
            <w:tcW w:w="1129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9C6175">
        <w:tc>
          <w:tcPr>
            <w:tcW w:w="1129" w:type="dxa"/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9C6175">
        <w:tc>
          <w:tcPr>
            <w:tcW w:w="1129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9C6175">
        <w:tc>
          <w:tcPr>
            <w:tcW w:w="1129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9C6175">
        <w:tc>
          <w:tcPr>
            <w:tcW w:w="1129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9C6175">
        <w:tc>
          <w:tcPr>
            <w:tcW w:w="1129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9C6175">
        <w:tc>
          <w:tcPr>
            <w:tcW w:w="1129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9C6175">
        <w:tc>
          <w:tcPr>
            <w:tcW w:w="1129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9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9C6175">
        <w:tc>
          <w:tcPr>
            <w:tcW w:w="1129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9C6175">
        <w:tc>
          <w:tcPr>
            <w:tcW w:w="1129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9C6175">
        <w:tc>
          <w:tcPr>
            <w:tcW w:w="1129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9C6175">
        <w:tc>
          <w:tcPr>
            <w:tcW w:w="1129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9C6175">
        <w:tc>
          <w:tcPr>
            <w:tcW w:w="1129" w:type="dxa"/>
          </w:tcPr>
          <w:p w14:paraId="196B5FB6" w14:textId="5DF2E01F" w:rsidR="00E429DA" w:rsidRPr="005E54DC" w:rsidRDefault="00E429DA" w:rsidP="00E429DA">
            <w:r w:rsidRPr="005E54DC">
              <w:lastRenderedPageBreak/>
              <w:t>SA5#14</w:t>
            </w:r>
            <w:r>
              <w:t>7</w:t>
            </w:r>
          </w:p>
        </w:tc>
        <w:tc>
          <w:tcPr>
            <w:tcW w:w="3045" w:type="dxa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9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9C6175">
        <w:tc>
          <w:tcPr>
            <w:tcW w:w="1129" w:type="dxa"/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045" w:type="dxa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9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9C6175">
        <w:tc>
          <w:tcPr>
            <w:tcW w:w="1129" w:type="dxa"/>
          </w:tcPr>
          <w:p w14:paraId="35AF16CA" w14:textId="6BC1183A" w:rsidR="00555B18" w:rsidRDefault="00555B18" w:rsidP="00E429DA">
            <w:r>
              <w:t>SA5#150</w:t>
            </w:r>
          </w:p>
        </w:tc>
        <w:tc>
          <w:tcPr>
            <w:tcW w:w="3045" w:type="dxa"/>
          </w:tcPr>
          <w:p w14:paraId="190A0E17" w14:textId="0763A7C4" w:rsidR="00555B18" w:rsidRPr="00753784" w:rsidRDefault="00555B18" w:rsidP="00E429DA">
            <w:r w:rsidRPr="00555B18">
              <w:t xml:space="preserve">S5-235434 Rel-18 CR TS28.541 Update the </w:t>
            </w:r>
            <w:proofErr w:type="spellStart"/>
            <w:r w:rsidRPr="00555B18">
              <w:t>feasiibility</w:t>
            </w:r>
            <w:proofErr w:type="spellEnd"/>
            <w:r w:rsidRPr="00555B18">
              <w:t xml:space="preserve"> check NRM fragment to support the missing requirements</w:t>
            </w:r>
          </w:p>
        </w:tc>
        <w:tc>
          <w:tcPr>
            <w:tcW w:w="1559" w:type="dxa"/>
          </w:tcPr>
          <w:p w14:paraId="31CB3F81" w14:textId="14F348C6" w:rsidR="00555B18" w:rsidRDefault="00555B18" w:rsidP="00E429DA">
            <w:r>
              <w:t>YANG</w:t>
            </w:r>
          </w:p>
        </w:tc>
        <w:tc>
          <w:tcPr>
            <w:tcW w:w="3969" w:type="dxa"/>
          </w:tcPr>
          <w:p w14:paraId="5D5005B6" w14:textId="28DBE0E4" w:rsidR="00555B18" w:rsidRDefault="00976B35" w:rsidP="00E429DA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to IOC </w:t>
            </w:r>
            <w:proofErr w:type="spellStart"/>
            <w:r>
              <w:rPr>
                <w:rFonts w:ascii="Courier New" w:hAnsi="Courier New"/>
              </w:rPr>
              <w:t>FeasibilityCheckAndReservationJob</w:t>
            </w:r>
            <w:proofErr w:type="spellEnd"/>
            <w:r w:rsidR="00555B18">
              <w:t xml:space="preserve"> </w:t>
            </w:r>
          </w:p>
        </w:tc>
      </w:tr>
      <w:tr w:rsidR="00F32200" w14:paraId="55A57C7A" w14:textId="77777777" w:rsidTr="009C6175">
        <w:tc>
          <w:tcPr>
            <w:tcW w:w="1129" w:type="dxa"/>
          </w:tcPr>
          <w:p w14:paraId="15B95CC1" w14:textId="72529260" w:rsidR="00F32200" w:rsidRDefault="00F32200" w:rsidP="00F32200">
            <w:r>
              <w:t>SA5#150</w:t>
            </w:r>
          </w:p>
        </w:tc>
        <w:tc>
          <w:tcPr>
            <w:tcW w:w="3045" w:type="dxa"/>
          </w:tcPr>
          <w:p w14:paraId="0328146F" w14:textId="60763C3B" w:rsidR="00F32200" w:rsidRPr="00555B18" w:rsidRDefault="00F32200" w:rsidP="00F32200">
            <w:r w:rsidRPr="00F32200">
              <w:t xml:space="preserve">S5-235927 Rel-18 CR 28.541 </w:t>
            </w:r>
            <w:proofErr w:type="gramStart"/>
            <w:r w:rsidRPr="00F32200">
              <w:t>Non IP</w:t>
            </w:r>
            <w:proofErr w:type="gramEnd"/>
            <w:r w:rsidRPr="00F32200">
              <w:t xml:space="preserve"> Support Stage-3</w:t>
            </w:r>
          </w:p>
        </w:tc>
        <w:tc>
          <w:tcPr>
            <w:tcW w:w="1559" w:type="dxa"/>
          </w:tcPr>
          <w:p w14:paraId="33A4A245" w14:textId="137DACED" w:rsidR="00F32200" w:rsidRDefault="00F32200" w:rsidP="00F32200">
            <w:r>
              <w:t>YANG</w:t>
            </w:r>
          </w:p>
        </w:tc>
        <w:tc>
          <w:tcPr>
            <w:tcW w:w="3969" w:type="dxa"/>
          </w:tcPr>
          <w:p w14:paraId="4DF1F088" w14:textId="287FF03F" w:rsidR="00F32200" w:rsidRDefault="00F32200" w:rsidP="00F32200">
            <w:r>
              <w:t xml:space="preserve">Stage 3 for </w:t>
            </w:r>
            <w:r w:rsidRPr="00F32200">
              <w:t>S5-23592</w:t>
            </w:r>
            <w:r>
              <w:t>6</w:t>
            </w:r>
            <w:r w:rsidR="005578CB">
              <w:t xml:space="preserve">. Adds </w:t>
            </w:r>
            <w:proofErr w:type="spellStart"/>
            <w:r w:rsidR="005578CB">
              <w:t>attr</w:t>
            </w:r>
            <w:proofErr w:type="spellEnd"/>
            <w:r w:rsidR="005578CB">
              <w:t xml:space="preserve">. </w:t>
            </w:r>
            <w:proofErr w:type="spellStart"/>
            <w:r w:rsidR="005578CB">
              <w:rPr>
                <w:rFonts w:ascii="Courier New" w:hAnsi="Courier New" w:cs="Courier New"/>
                <w:szCs w:val="18"/>
                <w:lang w:eastAsia="zh-CN"/>
              </w:rPr>
              <w:t>nonIPSupport</w:t>
            </w:r>
            <w:proofErr w:type="spellEnd"/>
            <w:r w:rsidR="005578CB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5578CB" w:rsidRPr="00425080">
              <w:t xml:space="preserve">to </w:t>
            </w:r>
            <w:proofErr w:type="spellStart"/>
            <w:r w:rsidR="00B50A95">
              <w:t>dataType</w:t>
            </w:r>
            <w:proofErr w:type="spellEnd"/>
            <w:r w:rsidR="005578CB" w:rsidRPr="00425080">
              <w:t xml:space="preserve"> </w:t>
            </w:r>
            <w:proofErr w:type="spellStart"/>
            <w:r w:rsidR="005578CB" w:rsidRPr="00425080">
              <w:t>ServiceProfile</w:t>
            </w:r>
            <w:proofErr w:type="spellEnd"/>
            <w:r w:rsidR="005578CB" w:rsidRPr="00425080">
              <w:t xml:space="preserve">. No YANG SS </w:t>
            </w:r>
            <w:r w:rsidR="002B0E66" w:rsidRPr="00425080">
              <w:t>provided although this is generally defined in this TS.</w:t>
            </w:r>
          </w:p>
        </w:tc>
      </w:tr>
      <w:tr w:rsidR="00FF2723" w14:paraId="00E96381" w14:textId="77777777" w:rsidTr="009C6175">
        <w:tc>
          <w:tcPr>
            <w:tcW w:w="1129" w:type="dxa"/>
          </w:tcPr>
          <w:p w14:paraId="3D6BA8EE" w14:textId="2CFB0489" w:rsidR="00FF2723" w:rsidRDefault="00FF2723" w:rsidP="00FF2723">
            <w:r>
              <w:t>SA5#150</w:t>
            </w:r>
          </w:p>
        </w:tc>
        <w:tc>
          <w:tcPr>
            <w:tcW w:w="3045" w:type="dxa"/>
          </w:tcPr>
          <w:p w14:paraId="663C815C" w14:textId="2E6E0B2A" w:rsidR="00FF2723" w:rsidRPr="00F32200" w:rsidRDefault="00FF2723" w:rsidP="00FF2723">
            <w:r w:rsidRPr="00FF2723">
              <w:t xml:space="preserve">S5-235217 TS28.541 Rel18 NRM enhancements for </w:t>
            </w:r>
            <w:proofErr w:type="spellStart"/>
            <w:r w:rsidRPr="00FF2723">
              <w:t>NRFFunction</w:t>
            </w:r>
            <w:proofErr w:type="spellEnd"/>
          </w:p>
        </w:tc>
        <w:tc>
          <w:tcPr>
            <w:tcW w:w="1559" w:type="dxa"/>
          </w:tcPr>
          <w:p w14:paraId="3A3B8A87" w14:textId="09F257B6" w:rsidR="00FF2723" w:rsidRDefault="00FF2723" w:rsidP="00FF2723">
            <w:r>
              <w:t>YANG</w:t>
            </w:r>
          </w:p>
        </w:tc>
        <w:tc>
          <w:tcPr>
            <w:tcW w:w="3969" w:type="dxa"/>
          </w:tcPr>
          <w:p w14:paraId="193E2A4C" w14:textId="6332ADA2" w:rsidR="00FF2723" w:rsidRDefault="00FF2723" w:rsidP="00FF272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FF2723">
              <w:t>NRFFunction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AE598E" w14:paraId="058834FF" w14:textId="77777777" w:rsidTr="009C6175">
        <w:tc>
          <w:tcPr>
            <w:tcW w:w="1129" w:type="dxa"/>
          </w:tcPr>
          <w:p w14:paraId="788F02E8" w14:textId="750033C2" w:rsidR="00AE598E" w:rsidRDefault="00AE598E" w:rsidP="00AE598E">
            <w:r>
              <w:t>SA5#150</w:t>
            </w:r>
          </w:p>
        </w:tc>
        <w:tc>
          <w:tcPr>
            <w:tcW w:w="3045" w:type="dxa"/>
          </w:tcPr>
          <w:p w14:paraId="216F7B30" w14:textId="5AF54347" w:rsidR="00AE598E" w:rsidRPr="00F32200" w:rsidRDefault="00AE598E" w:rsidP="00AE598E">
            <w:r w:rsidRPr="00AE598E">
              <w:t xml:space="preserve">S5-235218 TS28.541 Rel18 NRM enhancements for </w:t>
            </w:r>
            <w:proofErr w:type="spellStart"/>
            <w:r w:rsidRPr="00AE598E">
              <w:t>BSFFunction</w:t>
            </w:r>
            <w:proofErr w:type="spellEnd"/>
          </w:p>
        </w:tc>
        <w:tc>
          <w:tcPr>
            <w:tcW w:w="1559" w:type="dxa"/>
          </w:tcPr>
          <w:p w14:paraId="4CD5B27C" w14:textId="4838168A" w:rsidR="00AE598E" w:rsidRDefault="00AE598E" w:rsidP="00AE598E">
            <w:r>
              <w:t>YANG</w:t>
            </w:r>
          </w:p>
        </w:tc>
        <w:tc>
          <w:tcPr>
            <w:tcW w:w="3969" w:type="dxa"/>
          </w:tcPr>
          <w:p w14:paraId="3D2D14EA" w14:textId="7ED1D620" w:rsidR="00AE598E" w:rsidRDefault="00AE598E" w:rsidP="00AE598E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AE598E">
              <w:t>BSFFunction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E70043" w14:paraId="7460D49D" w14:textId="77777777" w:rsidTr="009C6175">
        <w:tc>
          <w:tcPr>
            <w:tcW w:w="1129" w:type="dxa"/>
          </w:tcPr>
          <w:p w14:paraId="6319B001" w14:textId="1EA1ADB7" w:rsidR="00E70043" w:rsidRDefault="00E70043" w:rsidP="00E70043">
            <w:r>
              <w:t>SA5#150</w:t>
            </w:r>
          </w:p>
        </w:tc>
        <w:tc>
          <w:tcPr>
            <w:tcW w:w="3045" w:type="dxa"/>
          </w:tcPr>
          <w:p w14:paraId="6B820AE0" w14:textId="02A9BE29" w:rsidR="00E70043" w:rsidRPr="00F32200" w:rsidRDefault="00E70043" w:rsidP="00E70043">
            <w:r w:rsidRPr="00E70043">
              <w:t xml:space="preserve">S5-235219 TS28.541 Rel18 NRM enhancements for </w:t>
            </w:r>
            <w:proofErr w:type="spellStart"/>
            <w:r w:rsidRPr="00E70043">
              <w:t>AANFFunction</w:t>
            </w:r>
            <w:proofErr w:type="spellEnd"/>
          </w:p>
        </w:tc>
        <w:tc>
          <w:tcPr>
            <w:tcW w:w="1559" w:type="dxa"/>
          </w:tcPr>
          <w:p w14:paraId="76E81E85" w14:textId="3B9219C7" w:rsidR="00E70043" w:rsidRDefault="00E70043" w:rsidP="00E70043">
            <w:r>
              <w:t>YANG</w:t>
            </w:r>
          </w:p>
        </w:tc>
        <w:tc>
          <w:tcPr>
            <w:tcW w:w="3969" w:type="dxa"/>
          </w:tcPr>
          <w:p w14:paraId="41E7CAEE" w14:textId="209B94AA" w:rsidR="00E70043" w:rsidRDefault="00E70043" w:rsidP="00E7004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E70043">
              <w:t>AANFFunction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548C8" w14:paraId="01A18D16" w14:textId="77777777" w:rsidTr="009C6175">
        <w:tc>
          <w:tcPr>
            <w:tcW w:w="1129" w:type="dxa"/>
          </w:tcPr>
          <w:p w14:paraId="0216EF5A" w14:textId="7B2E06D9" w:rsidR="003548C8" w:rsidRDefault="003548C8" w:rsidP="003548C8">
            <w:r>
              <w:t>SA5#150</w:t>
            </w:r>
          </w:p>
        </w:tc>
        <w:tc>
          <w:tcPr>
            <w:tcW w:w="3045" w:type="dxa"/>
          </w:tcPr>
          <w:p w14:paraId="44E9069E" w14:textId="6F1CEDA0" w:rsidR="003548C8" w:rsidRPr="00F32200" w:rsidRDefault="003548C8" w:rsidP="003548C8">
            <w:r w:rsidRPr="003548C8">
              <w:t xml:space="preserve">S5-235220 TS28.541 Rel18 NRM enhancements for </w:t>
            </w:r>
            <w:proofErr w:type="spellStart"/>
            <w:r w:rsidRPr="003548C8">
              <w:t>TSCTSFFunction</w:t>
            </w:r>
            <w:proofErr w:type="spellEnd"/>
          </w:p>
        </w:tc>
        <w:tc>
          <w:tcPr>
            <w:tcW w:w="1559" w:type="dxa"/>
          </w:tcPr>
          <w:p w14:paraId="3AAFBAB6" w14:textId="2FC9B61C" w:rsidR="003548C8" w:rsidRDefault="003548C8" w:rsidP="003548C8">
            <w:r>
              <w:t>YANG</w:t>
            </w:r>
          </w:p>
        </w:tc>
        <w:tc>
          <w:tcPr>
            <w:tcW w:w="3969" w:type="dxa"/>
          </w:tcPr>
          <w:p w14:paraId="029AA466" w14:textId="4140CD22" w:rsidR="003548C8" w:rsidRDefault="003548C8" w:rsidP="003548C8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548C8">
              <w:t>TSCTSFFunction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30DE6C16" w14:textId="77777777" w:rsidTr="009C6175">
        <w:tc>
          <w:tcPr>
            <w:tcW w:w="1129" w:type="dxa"/>
          </w:tcPr>
          <w:p w14:paraId="30FCE5F8" w14:textId="62D419CB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710F2319" w14:textId="31EE08BE" w:rsidR="0037717D" w:rsidRPr="00F32200" w:rsidRDefault="0037717D" w:rsidP="0037717D">
            <w:r w:rsidRPr="0037717D">
              <w:t xml:space="preserve">S5-235221 TS28.541 Rel18 NRM enhancements for </w:t>
            </w:r>
            <w:proofErr w:type="spellStart"/>
            <w:r w:rsidRPr="0037717D">
              <w:t>GMLCFunction</w:t>
            </w:r>
            <w:proofErr w:type="spellEnd"/>
          </w:p>
        </w:tc>
        <w:tc>
          <w:tcPr>
            <w:tcW w:w="1559" w:type="dxa"/>
          </w:tcPr>
          <w:p w14:paraId="6CC26546" w14:textId="7DEE63B9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78B41D8C" w14:textId="210A4AA8" w:rsidR="0037717D" w:rsidRDefault="0037717D" w:rsidP="0037717D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7717D">
              <w:t>GMLCFunction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69C27847" w14:textId="77777777" w:rsidTr="009C6175">
        <w:tc>
          <w:tcPr>
            <w:tcW w:w="1129" w:type="dxa"/>
          </w:tcPr>
          <w:p w14:paraId="6DE7BC01" w14:textId="5D882C8D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6E24544B" w14:textId="19AD94F3" w:rsidR="0037717D" w:rsidRPr="00F32200" w:rsidRDefault="00E3123E" w:rsidP="0037717D">
            <w:r w:rsidRPr="00E3123E">
              <w:t xml:space="preserve">S5-235933 TS28.541 Rel18 Improve </w:t>
            </w:r>
            <w:proofErr w:type="spellStart"/>
            <w:r w:rsidRPr="00E3123E">
              <w:t>LogicalInterfaceInfo</w:t>
            </w:r>
            <w:proofErr w:type="spellEnd"/>
            <w:r w:rsidRPr="00E3123E">
              <w:t xml:space="preserve"> model to add support of static route</w:t>
            </w:r>
          </w:p>
        </w:tc>
        <w:tc>
          <w:tcPr>
            <w:tcW w:w="1559" w:type="dxa"/>
          </w:tcPr>
          <w:p w14:paraId="02C2AAAD" w14:textId="4C21F843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011A51D8" w14:textId="1048B4A8" w:rsidR="0037717D" w:rsidRDefault="00E3123E" w:rsidP="0037717D">
            <w:r>
              <w:t xml:space="preserve">Adds one more Allowed valued to </w:t>
            </w:r>
            <w:proofErr w:type="spellStart"/>
            <w:r w:rsidRPr="0033251F">
              <w:rPr>
                <w:rFonts w:ascii="Courier New" w:hAnsi="Courier New" w:cs="Courier New"/>
                <w:lang w:eastAsia="zh-CN"/>
              </w:rPr>
              <w:t>Logic</w:t>
            </w:r>
            <w:r>
              <w:rPr>
                <w:rFonts w:ascii="Courier New" w:hAnsi="Courier New" w:cs="Courier New"/>
                <w:lang w:eastAsia="zh-CN"/>
              </w:rPr>
              <w:t>al</w:t>
            </w:r>
            <w:r w:rsidRPr="0033251F">
              <w:rPr>
                <w:rFonts w:ascii="Courier New" w:hAnsi="Courier New" w:cs="Courier New"/>
                <w:lang w:eastAsia="zh-CN"/>
              </w:rPr>
              <w:t>InterfaceInfo</w:t>
            </w:r>
            <w:r>
              <w:rPr>
                <w:rFonts w:ascii="Courier New" w:hAnsi="Courier New" w:cs="Courier New"/>
                <w:lang w:eastAsia="zh-CN"/>
              </w:rPr>
              <w:t>.routingProtocol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D70249" w14:paraId="019C332D" w14:textId="77777777" w:rsidTr="009C6175">
        <w:tc>
          <w:tcPr>
            <w:tcW w:w="1129" w:type="dxa"/>
          </w:tcPr>
          <w:p w14:paraId="07E74D6E" w14:textId="70048E52" w:rsidR="00D70249" w:rsidRDefault="00D70249" w:rsidP="00D70249">
            <w:r>
              <w:t>SA5#150</w:t>
            </w:r>
          </w:p>
        </w:tc>
        <w:tc>
          <w:tcPr>
            <w:tcW w:w="3045" w:type="dxa"/>
          </w:tcPr>
          <w:p w14:paraId="4F922D62" w14:textId="5E6CF18C" w:rsidR="00D70249" w:rsidRPr="00E3123E" w:rsidRDefault="00D70249" w:rsidP="00D70249">
            <w:r w:rsidRPr="00D70249">
              <w:t xml:space="preserve">S5-235934 Rel-18 CR 28.541 Update NRM enhancements for </w:t>
            </w:r>
            <w:proofErr w:type="spellStart"/>
            <w:r w:rsidRPr="00D70249">
              <w:t>NWDAFFunction</w:t>
            </w:r>
            <w:proofErr w:type="spellEnd"/>
          </w:p>
        </w:tc>
        <w:tc>
          <w:tcPr>
            <w:tcW w:w="1559" w:type="dxa"/>
          </w:tcPr>
          <w:p w14:paraId="35E3D9D3" w14:textId="7212D986" w:rsidR="00D70249" w:rsidRDefault="00D70249" w:rsidP="00D70249">
            <w:r>
              <w:t>YANG</w:t>
            </w:r>
          </w:p>
        </w:tc>
        <w:tc>
          <w:tcPr>
            <w:tcW w:w="3969" w:type="dxa"/>
          </w:tcPr>
          <w:p w14:paraId="01284999" w14:textId="5ED98D65" w:rsidR="00D70249" w:rsidRDefault="000D00E2" w:rsidP="00D70249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ascii="Courier New" w:hAnsi="Courier New"/>
              </w:rPr>
              <w:t>.</w:t>
            </w:r>
            <w:r w:rsidRPr="00D119DD">
              <w:t xml:space="preserve"> No YANG SS provided although this is generally defined in this TS.</w:t>
            </w:r>
          </w:p>
        </w:tc>
      </w:tr>
      <w:tr w:rsidR="003D4216" w14:paraId="65642FC8" w14:textId="77777777" w:rsidTr="009C6175">
        <w:tc>
          <w:tcPr>
            <w:tcW w:w="1129" w:type="dxa"/>
          </w:tcPr>
          <w:p w14:paraId="5E75B926" w14:textId="577E9D53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654CCFC7" w14:textId="1C412117" w:rsidR="003D4216" w:rsidRPr="00D70249" w:rsidRDefault="003D4216" w:rsidP="003D4216">
            <w:r w:rsidRPr="005613B7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4ECBF17D" w14:textId="2CBAC13D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00FC2D58" w14:textId="04D920EE" w:rsidR="003D4216" w:rsidRDefault="003D4216" w:rsidP="003D4216">
            <w:r>
              <w:t xml:space="preserve">Stage 3 for </w:t>
            </w:r>
            <w:r w:rsidRPr="005613B7">
              <w:t>S5-23609</w:t>
            </w:r>
            <w:r>
              <w:t xml:space="preserve">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D4216" w14:paraId="0A6A3C71" w14:textId="77777777" w:rsidTr="009C6175">
        <w:tc>
          <w:tcPr>
            <w:tcW w:w="1129" w:type="dxa"/>
          </w:tcPr>
          <w:p w14:paraId="0EC9F32B" w14:textId="3D8F8275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74826ABF" w14:textId="29ECF030" w:rsidR="003D4216" w:rsidRPr="005613B7" w:rsidRDefault="003D4216" w:rsidP="003D4216">
            <w:r w:rsidRPr="003D4216">
              <w:t>S5-235641 Rel-18 CR 28.541 NTN Location Restriction Stage 3</w:t>
            </w:r>
          </w:p>
        </w:tc>
        <w:tc>
          <w:tcPr>
            <w:tcW w:w="1559" w:type="dxa"/>
          </w:tcPr>
          <w:p w14:paraId="4A460F15" w14:textId="301C8BDE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7CBD6F78" w14:textId="3A414C26" w:rsidR="003D4216" w:rsidRDefault="003D4216" w:rsidP="003D4216">
            <w:r>
              <w:t xml:space="preserve">Stage 3 for </w:t>
            </w:r>
            <w:r w:rsidRPr="003D4216">
              <w:t>S5-23564</w:t>
            </w:r>
            <w:r>
              <w:t xml:space="preserve">0.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nTNPLMNInfoList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425080">
              <w:t>and more.</w:t>
            </w:r>
            <w:r>
              <w:rPr>
                <w:rFonts w:ascii="Courier New" w:hAnsi="Courier New"/>
              </w:rPr>
              <w:t xml:space="preserve"> </w:t>
            </w:r>
            <w:r w:rsidRPr="00D119DD">
              <w:t>No YANG SS provided although this is generally defined in this TS.</w:t>
            </w:r>
          </w:p>
        </w:tc>
      </w:tr>
      <w:tr w:rsidR="005A1BE7" w14:paraId="59715D70" w14:textId="77777777" w:rsidTr="009C6175">
        <w:tc>
          <w:tcPr>
            <w:tcW w:w="1129" w:type="dxa"/>
          </w:tcPr>
          <w:p w14:paraId="6326D0A4" w14:textId="31D0FF69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631F11A5" w14:textId="291808CC" w:rsidR="005A1BE7" w:rsidRPr="003D4216" w:rsidRDefault="005A1BE7" w:rsidP="005A1BE7">
            <w:r w:rsidRPr="005A1BE7">
              <w:t xml:space="preserve">S5-236100 Rel-18 CR 28.541 Add NRM Info Model definitions for NTN </w:t>
            </w:r>
            <w:proofErr w:type="gramStart"/>
            <w:r w:rsidRPr="005A1BE7">
              <w:t>management(</w:t>
            </w:r>
            <w:proofErr w:type="gramEnd"/>
            <w:r w:rsidRPr="005A1BE7">
              <w:t xml:space="preserve">Stage3 </w:t>
            </w:r>
            <w:proofErr w:type="spellStart"/>
            <w:r w:rsidRPr="005A1BE7">
              <w:t>Yaml</w:t>
            </w:r>
            <w:proofErr w:type="spellEnd"/>
            <w:r w:rsidRPr="005A1BE7">
              <w:t>)</w:t>
            </w:r>
          </w:p>
        </w:tc>
        <w:tc>
          <w:tcPr>
            <w:tcW w:w="1559" w:type="dxa"/>
          </w:tcPr>
          <w:p w14:paraId="39F4E0A0" w14:textId="6BD1E759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025A335E" w14:textId="7274A42A" w:rsidR="005A1BE7" w:rsidRDefault="005A1BE7" w:rsidP="005A1BE7">
            <w:r>
              <w:t>Stage 3 for</w:t>
            </w:r>
            <w:r w:rsidRPr="005A1BE7">
              <w:t xml:space="preserve"> S5-236</w:t>
            </w:r>
            <w:r>
              <w:t xml:space="preserve">099. </w:t>
            </w:r>
            <w:r w:rsidR="0095042E">
              <w:t xml:space="preserve">Adds several IOCs, </w:t>
            </w:r>
            <w:proofErr w:type="gramStart"/>
            <w:r w:rsidR="0095042E">
              <w:t>attributes</w:t>
            </w:r>
            <w:proofErr w:type="gramEnd"/>
            <w:r w:rsidR="0095042E">
              <w:t xml:space="preserve"> and data types. </w:t>
            </w:r>
            <w:r w:rsidR="0095042E" w:rsidRPr="00D119DD">
              <w:t>No YANG SS provided although this is generally defined in this TS.</w:t>
            </w:r>
          </w:p>
        </w:tc>
      </w:tr>
      <w:tr w:rsidR="005A1BE7" w14:paraId="4CD6023E" w14:textId="77777777" w:rsidTr="009C6175">
        <w:tc>
          <w:tcPr>
            <w:tcW w:w="1129" w:type="dxa"/>
          </w:tcPr>
          <w:p w14:paraId="2BC6E437" w14:textId="34B11733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082DEA2D" w14:textId="17D7FE0C" w:rsidR="005A1BE7" w:rsidRPr="005A1BE7" w:rsidRDefault="00BB2C7E" w:rsidP="005A1BE7">
            <w:r w:rsidRPr="00BB2C7E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647D6BCE" w14:textId="3F080232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A9DA52A" w14:textId="4794138A" w:rsidR="005A1BE7" w:rsidRDefault="00BB2C7E" w:rsidP="005A1BE7">
            <w:r>
              <w:t>Stage 3 for</w:t>
            </w:r>
            <w:r w:rsidRPr="005A1BE7">
              <w:t xml:space="preserve"> S5-236</w:t>
            </w:r>
            <w:r>
              <w:t xml:space="preserve">095.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D119DD">
              <w:t>and more</w:t>
            </w:r>
            <w:r>
              <w:t xml:space="preserve">. </w:t>
            </w:r>
            <w:r w:rsidRPr="00D119DD">
              <w:t xml:space="preserve">No YANG SS </w:t>
            </w:r>
            <w:r w:rsidRPr="00D119DD">
              <w:lastRenderedPageBreak/>
              <w:t>provided although this is generally defined in this TS.</w:t>
            </w:r>
          </w:p>
        </w:tc>
      </w:tr>
      <w:tr w:rsidR="005A1BE7" w14:paraId="790B4144" w14:textId="77777777" w:rsidTr="009C6175">
        <w:tc>
          <w:tcPr>
            <w:tcW w:w="1129" w:type="dxa"/>
          </w:tcPr>
          <w:p w14:paraId="1A1EB953" w14:textId="32D7D6DF" w:rsidR="005A1BE7" w:rsidRDefault="005A1BE7" w:rsidP="005A1BE7">
            <w:r>
              <w:lastRenderedPageBreak/>
              <w:t>SA5#150</w:t>
            </w:r>
          </w:p>
        </w:tc>
        <w:tc>
          <w:tcPr>
            <w:tcW w:w="3045" w:type="dxa"/>
          </w:tcPr>
          <w:p w14:paraId="27B87720" w14:textId="47321E6B" w:rsidR="005A1BE7" w:rsidRPr="005A1BE7" w:rsidRDefault="0094140E" w:rsidP="005A1BE7">
            <w:r w:rsidRPr="0094140E">
              <w:t>S5-236092 Rel-18 CR TS 28.541 UL and DL reliability configuration in slice and subnet profiles</w:t>
            </w:r>
          </w:p>
        </w:tc>
        <w:tc>
          <w:tcPr>
            <w:tcW w:w="1559" w:type="dxa"/>
          </w:tcPr>
          <w:p w14:paraId="6ABED586" w14:textId="1D5AF61E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61259C9" w14:textId="252CBB6A" w:rsidR="005A1BE7" w:rsidRDefault="0094140E" w:rsidP="005A1BE7">
            <w:r>
              <w:t xml:space="preserve">Adds several </w:t>
            </w:r>
            <w:r w:rsidR="00A9204B">
              <w:t>new attributes</w:t>
            </w:r>
            <w:r w:rsidR="00A9204B" w:rsidRPr="0094140E">
              <w:t xml:space="preserve"> in slice and subnet profiles</w:t>
            </w:r>
            <w:r w:rsidR="00A9204B">
              <w:t xml:space="preserve">. </w:t>
            </w:r>
            <w:r w:rsidR="00A9204B" w:rsidRPr="00D119DD">
              <w:t>No YANG SS provided although this is generally defined in this TS.</w:t>
            </w:r>
          </w:p>
        </w:tc>
      </w:tr>
      <w:tr w:rsidR="009C6175" w14:paraId="5FEA2325" w14:textId="77777777" w:rsidTr="009C6175">
        <w:tc>
          <w:tcPr>
            <w:tcW w:w="1129" w:type="dxa"/>
          </w:tcPr>
          <w:p w14:paraId="08E941FE" w14:textId="679A9D37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7795623F" w14:textId="68099C02" w:rsidR="009C6175" w:rsidRPr="0094140E" w:rsidRDefault="009C6175" w:rsidP="009C6175">
            <w:r w:rsidRPr="009C6175">
              <w:t xml:space="preserve">S5-236242 TS28.541 Rel18 NRM enhancements for </w:t>
            </w:r>
            <w:proofErr w:type="spellStart"/>
            <w:r w:rsidRPr="009C6175">
              <w:t>NRFFunction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AmfInfo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SmfInfo</w:t>
            </w:r>
            <w:proofErr w:type="spellEnd"/>
          </w:p>
        </w:tc>
        <w:tc>
          <w:tcPr>
            <w:tcW w:w="1559" w:type="dxa"/>
          </w:tcPr>
          <w:p w14:paraId="38E6F4D6" w14:textId="1DE25228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0F4B8997" w14:textId="063B00A7" w:rsidR="009C6175" w:rsidRDefault="009C6175" w:rsidP="009C6175">
            <w:r>
              <w:t xml:space="preserve">Added missing attributes on NRF based on </w:t>
            </w:r>
            <w:r w:rsidRPr="004813D1">
              <w:t>TS 29.510.</w:t>
            </w:r>
            <w:r>
              <w:t xml:space="preserve"> </w:t>
            </w:r>
            <w:r w:rsidRPr="004813D1">
              <w:t xml:space="preserve">Missing attributes added to </w:t>
            </w:r>
            <w:r>
              <w:rPr>
                <w:rFonts w:hint="eastAsia"/>
              </w:rPr>
              <w:t>A</w:t>
            </w:r>
            <w:r>
              <w:t>mfInfo and SmfInfo</w:t>
            </w:r>
            <w:r w:rsidRPr="004813D1">
              <w:t xml:space="preserve"> (to align with TS 29.510)</w:t>
            </w:r>
            <w:r w:rsidR="00F54E78">
              <w:t>.</w:t>
            </w:r>
          </w:p>
        </w:tc>
      </w:tr>
      <w:tr w:rsidR="009C6175" w14:paraId="101349CC" w14:textId="77777777" w:rsidTr="009C6175">
        <w:tc>
          <w:tcPr>
            <w:tcW w:w="1129" w:type="dxa"/>
          </w:tcPr>
          <w:p w14:paraId="23BB1E6F" w14:textId="3CBE1088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5C8B4BC2" w14:textId="6B087EC3" w:rsidR="009C6175" w:rsidRPr="0094140E" w:rsidRDefault="000B2489" w:rsidP="009C6175">
            <w:r w:rsidRPr="000B2489">
              <w:t xml:space="preserve">S5-236243 TS28.541 Rel18 NRM enhancements for </w:t>
            </w:r>
            <w:proofErr w:type="spellStart"/>
            <w:r w:rsidRPr="000B2489">
              <w:t>UpfInfo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PcfInfo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NetInfo</w:t>
            </w:r>
            <w:proofErr w:type="spellEnd"/>
          </w:p>
        </w:tc>
        <w:tc>
          <w:tcPr>
            <w:tcW w:w="1559" w:type="dxa"/>
          </w:tcPr>
          <w:p w14:paraId="66E63D99" w14:textId="628CF78A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29D5F48B" w14:textId="7C586B7F" w:rsidR="009C6175" w:rsidRDefault="000B2489" w:rsidP="009C6175">
            <w:r>
              <w:rPr>
                <w:noProof/>
                <w:lang w:eastAsia="fr-FR"/>
              </w:rPr>
              <w:t xml:space="preserve">Added missing attributes on </w:t>
            </w:r>
            <w:proofErr w:type="spellStart"/>
            <w:r>
              <w:t>UpfInfo</w:t>
            </w:r>
            <w:proofErr w:type="spellEnd"/>
            <w:r>
              <w:t xml:space="preserve"> and </w:t>
            </w:r>
            <w:proofErr w:type="spellStart"/>
            <w:r>
              <w:t>PcfInfo</w:t>
            </w:r>
            <w:proofErr w:type="spellEnd"/>
            <w:r>
              <w:t xml:space="preserve"> and </w:t>
            </w:r>
            <w:proofErr w:type="spellStart"/>
            <w:r>
              <w:t>NetInfo</w:t>
            </w:r>
            <w:proofErr w:type="spellEnd"/>
            <w:r>
              <w:rPr>
                <w:noProof/>
                <w:lang w:eastAsia="fr-FR"/>
              </w:rPr>
              <w:t xml:space="preserve"> based on </w:t>
            </w:r>
            <w:r w:rsidRPr="006F49BE">
              <w:rPr>
                <w:noProof/>
                <w:lang w:eastAsia="fr-FR"/>
              </w:rPr>
              <w:t>TS 29.510</w:t>
            </w:r>
            <w:r w:rsidR="00F54E78">
              <w:rPr>
                <w:noProof/>
                <w:lang w:eastAsia="fr-FR"/>
              </w:rPr>
              <w:t>.</w:t>
            </w:r>
          </w:p>
        </w:tc>
      </w:tr>
      <w:tr w:rsidR="009C6175" w14:paraId="3A0D3CA9" w14:textId="77777777" w:rsidTr="009C6175">
        <w:tc>
          <w:tcPr>
            <w:tcW w:w="1129" w:type="dxa"/>
          </w:tcPr>
          <w:p w14:paraId="44E347D6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E47C56A" w14:textId="62519BFE" w:rsidR="009C6175" w:rsidRPr="0094140E" w:rsidRDefault="00F54E78" w:rsidP="00A43673">
            <w:r w:rsidRPr="00F54E78">
              <w:t xml:space="preserve">S5-236244 TS28.541 Rel18 NRM enhancements for </w:t>
            </w:r>
            <w:proofErr w:type="spellStart"/>
            <w:r w:rsidRPr="00F54E78">
              <w:t>MBUPFFunction</w:t>
            </w:r>
            <w:proofErr w:type="spellEnd"/>
          </w:p>
        </w:tc>
        <w:tc>
          <w:tcPr>
            <w:tcW w:w="1559" w:type="dxa"/>
          </w:tcPr>
          <w:p w14:paraId="026D6A33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3A8FCF37" w14:textId="4F7EAD06" w:rsidR="009C6175" w:rsidRDefault="00F54E78" w:rsidP="00F54E78">
            <w:r>
              <w:rPr>
                <w:noProof/>
                <w:lang w:eastAsia="fr-FR"/>
              </w:rPr>
              <w:t>Added missing attributes on MB-UPF based on T</w:t>
            </w:r>
            <w:r w:rsidRPr="00981D9E">
              <w:rPr>
                <w:noProof/>
                <w:lang w:eastAsia="fr-FR"/>
              </w:rPr>
              <w:t>S 29.510.</w:t>
            </w:r>
            <w:r>
              <w:rPr>
                <w:noProof/>
                <w:lang w:eastAsia="fr-FR"/>
              </w:rPr>
              <w:t xml:space="preserve"> </w:t>
            </w:r>
            <w:r>
              <w:rPr>
                <w:rFonts w:hint="eastAsia"/>
                <w:noProof/>
                <w:lang w:eastAsia="fr-FR"/>
              </w:rPr>
              <w:t>C</w:t>
            </w:r>
            <w:r>
              <w:rPr>
                <w:noProof/>
                <w:lang w:eastAsia="fr-FR"/>
              </w:rPr>
              <w:t xml:space="preserve">orrect the stage 3 for </w:t>
            </w:r>
            <w:r w:rsidRPr="003C7E5F">
              <w:rPr>
                <w:noProof/>
                <w:lang w:eastAsia="fr-FR"/>
              </w:rPr>
              <w:t>InterfaceUpfInfoItem</w:t>
            </w:r>
            <w:r>
              <w:rPr>
                <w:noProof/>
                <w:lang w:eastAsia="fr-FR"/>
              </w:rPr>
              <w:t>.</w:t>
            </w:r>
          </w:p>
        </w:tc>
      </w:tr>
      <w:tr w:rsidR="009C6175" w14:paraId="14D96E38" w14:textId="77777777" w:rsidTr="009C6175">
        <w:tc>
          <w:tcPr>
            <w:tcW w:w="1129" w:type="dxa"/>
          </w:tcPr>
          <w:p w14:paraId="5CD78ED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48ED71E" w14:textId="67F6B4C9" w:rsidR="009C6175" w:rsidRPr="0094140E" w:rsidRDefault="00BC2E9F" w:rsidP="00A43673">
            <w:r w:rsidRPr="00BC2E9F">
              <w:t xml:space="preserve">S5-236245 TS28.541 Rel18 NRM enhancements for </w:t>
            </w:r>
            <w:proofErr w:type="spellStart"/>
            <w:r w:rsidRPr="00BC2E9F">
              <w:t>MBSMFFunction</w:t>
            </w:r>
            <w:proofErr w:type="spellEnd"/>
          </w:p>
        </w:tc>
        <w:tc>
          <w:tcPr>
            <w:tcW w:w="1559" w:type="dxa"/>
          </w:tcPr>
          <w:p w14:paraId="06DF8905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4898469A" w14:textId="38472694" w:rsidR="009C6175" w:rsidRDefault="00BC2E9F" w:rsidP="00A43673">
            <w:r>
              <w:rPr>
                <w:noProof/>
                <w:lang w:eastAsia="fr-FR"/>
              </w:rPr>
              <w:t xml:space="preserve">Added missing attributes on MB-SMF based on </w:t>
            </w:r>
            <w:r w:rsidRPr="00FA6063">
              <w:rPr>
                <w:noProof/>
                <w:lang w:eastAsia="fr-FR"/>
              </w:rPr>
              <w:t>TS 29.510</w:t>
            </w:r>
          </w:p>
        </w:tc>
      </w:tr>
      <w:tr w:rsidR="009C6175" w14:paraId="25BB2EBD" w14:textId="77777777" w:rsidTr="009C6175">
        <w:tc>
          <w:tcPr>
            <w:tcW w:w="1129" w:type="dxa"/>
          </w:tcPr>
          <w:p w14:paraId="1A4345C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21D7B397" w14:textId="1E8A8515" w:rsidR="009C6175" w:rsidRPr="0094140E" w:rsidRDefault="00A8584C" w:rsidP="00A43673">
            <w:r w:rsidRPr="00A8584C">
              <w:t xml:space="preserve">S5-236335 Rel-18 CR TS 28.541 Fix </w:t>
            </w:r>
            <w:proofErr w:type="spellStart"/>
            <w:r w:rsidRPr="00A8584C">
              <w:t>inconsitencies</w:t>
            </w:r>
            <w:proofErr w:type="spellEnd"/>
            <w:r w:rsidRPr="00A8584C">
              <w:t xml:space="preserve"> related to network slice SLA attribute availability</w:t>
            </w:r>
          </w:p>
        </w:tc>
        <w:tc>
          <w:tcPr>
            <w:tcW w:w="1559" w:type="dxa"/>
          </w:tcPr>
          <w:p w14:paraId="6B115D5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373A10" w14:textId="07F41FF1" w:rsidR="009C6175" w:rsidRDefault="00A8584C" w:rsidP="00A43673">
            <w:r>
              <w:rPr>
                <w:noProof/>
              </w:rPr>
              <w:t>Attribute availability added to CNSliceSubnetProfile, RANSliceSubnetProfile and TopSliceSubnetProfile</w:t>
            </w:r>
          </w:p>
        </w:tc>
      </w:tr>
      <w:tr w:rsidR="009C6175" w14:paraId="2FA75B77" w14:textId="77777777" w:rsidTr="009C6175">
        <w:tc>
          <w:tcPr>
            <w:tcW w:w="1129" w:type="dxa"/>
          </w:tcPr>
          <w:p w14:paraId="5D0D008B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6DAC902" w14:textId="4BD0AC83" w:rsidR="009C6175" w:rsidRPr="0094140E" w:rsidRDefault="007B5D26" w:rsidP="00A43673">
            <w:r w:rsidRPr="007B5D26">
              <w:t xml:space="preserve">S5-237120 Rel-18 CR TS 28.541 Fix </w:t>
            </w:r>
            <w:proofErr w:type="spellStart"/>
            <w:r w:rsidRPr="007B5D26">
              <w:t>inconsitencies</w:t>
            </w:r>
            <w:proofErr w:type="spellEnd"/>
            <w:r w:rsidRPr="007B5D26">
              <w:t xml:space="preserve"> related to network slice SLA attribute </w:t>
            </w:r>
            <w:proofErr w:type="spellStart"/>
            <w:r w:rsidRPr="007B5D26">
              <w:t>kPIMonitoring</w:t>
            </w:r>
            <w:proofErr w:type="spellEnd"/>
          </w:p>
        </w:tc>
        <w:tc>
          <w:tcPr>
            <w:tcW w:w="1559" w:type="dxa"/>
          </w:tcPr>
          <w:p w14:paraId="225E3CE0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522D7A" w14:textId="370E9E16" w:rsidR="009C6175" w:rsidRDefault="007B5D26" w:rsidP="00A43673">
            <w:r>
              <w:rPr>
                <w:noProof/>
              </w:rPr>
              <w:t xml:space="preserve">Attribute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9C6175" w14:paraId="7A86D150" w14:textId="77777777" w:rsidTr="009C6175">
        <w:tc>
          <w:tcPr>
            <w:tcW w:w="1129" w:type="dxa"/>
          </w:tcPr>
          <w:p w14:paraId="057A57CE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41872299" w14:textId="7B21B98B" w:rsidR="009C6175" w:rsidRPr="0094140E" w:rsidRDefault="006B31E8" w:rsidP="00A43673">
            <w:r w:rsidRPr="006B31E8">
              <w:t xml:space="preserve">S5-236338 Rel-18 CR TS 28.541 Fix </w:t>
            </w:r>
            <w:proofErr w:type="spellStart"/>
            <w:r w:rsidRPr="006B31E8">
              <w:t>inconsitencies</w:t>
            </w:r>
            <w:proofErr w:type="spellEnd"/>
            <w:r w:rsidRPr="006B31E8">
              <w:t xml:space="preserve"> related to network slice SLA attribute </w:t>
            </w:r>
            <w:proofErr w:type="spellStart"/>
            <w:r w:rsidRPr="006B31E8">
              <w:t>maxDLDataVolume</w:t>
            </w:r>
            <w:proofErr w:type="spellEnd"/>
            <w:r w:rsidRPr="006B31E8">
              <w:t xml:space="preserve"> and </w:t>
            </w:r>
            <w:proofErr w:type="spellStart"/>
            <w:r w:rsidRPr="006B31E8">
              <w:t>maxULDataVolume</w:t>
            </w:r>
            <w:proofErr w:type="spellEnd"/>
          </w:p>
        </w:tc>
        <w:tc>
          <w:tcPr>
            <w:tcW w:w="1559" w:type="dxa"/>
          </w:tcPr>
          <w:p w14:paraId="78471A3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5AC60A52" w14:textId="7B285E75" w:rsidR="009C6175" w:rsidRDefault="006B31E8" w:rsidP="00A43673"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maxDLDataVolume</w:t>
            </w:r>
            <w:r>
              <w:rPr>
                <w:noProof/>
              </w:rPr>
              <w:t xml:space="preserve"> and</w:t>
            </w:r>
            <w:r w:rsidRPr="0064401C">
              <w:rPr>
                <w:noProof/>
              </w:rPr>
              <w:t xml:space="preserve"> maxULDataVolume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D1285D" w14:paraId="55DEFB54" w14:textId="77777777" w:rsidTr="009C6175">
        <w:tc>
          <w:tcPr>
            <w:tcW w:w="1129" w:type="dxa"/>
          </w:tcPr>
          <w:p w14:paraId="078E47D2" w14:textId="30CCC953" w:rsidR="00D1285D" w:rsidRDefault="00D1285D" w:rsidP="00D1285D">
            <w:r>
              <w:t>SA5#152</w:t>
            </w:r>
          </w:p>
        </w:tc>
        <w:tc>
          <w:tcPr>
            <w:tcW w:w="3045" w:type="dxa"/>
          </w:tcPr>
          <w:p w14:paraId="786607B2" w14:textId="59CA7CD5" w:rsidR="00D1285D" w:rsidRPr="006B31E8" w:rsidRDefault="00D1285D" w:rsidP="00D1285D">
            <w:r w:rsidRPr="00D1285D">
              <w:t>S5-238149 Rel-18 CR TS 28.541 Add NRM for network slice isolation</w:t>
            </w:r>
          </w:p>
        </w:tc>
        <w:tc>
          <w:tcPr>
            <w:tcW w:w="1559" w:type="dxa"/>
          </w:tcPr>
          <w:p w14:paraId="7D4231A5" w14:textId="5F8D30EA" w:rsidR="00D1285D" w:rsidRDefault="00D1285D" w:rsidP="00D1285D">
            <w:r>
              <w:t>YANG</w:t>
            </w:r>
          </w:p>
        </w:tc>
        <w:tc>
          <w:tcPr>
            <w:tcW w:w="3969" w:type="dxa"/>
          </w:tcPr>
          <w:p w14:paraId="6F777C0D" w14:textId="77777777" w:rsidR="00D1285D" w:rsidRDefault="00D1285D" w:rsidP="00D1285D">
            <w:pPr>
              <w:rPr>
                <w:noProof/>
              </w:rPr>
            </w:pPr>
          </w:p>
        </w:tc>
      </w:tr>
      <w:tr w:rsidR="00127CF1" w14:paraId="14968722" w14:textId="77777777" w:rsidTr="00127CF1">
        <w:tc>
          <w:tcPr>
            <w:tcW w:w="1129" w:type="dxa"/>
          </w:tcPr>
          <w:p w14:paraId="007C06AD" w14:textId="77777777" w:rsidR="00127CF1" w:rsidRDefault="00127CF1" w:rsidP="00B1120D">
            <w:r>
              <w:t>SA5#152</w:t>
            </w:r>
          </w:p>
        </w:tc>
        <w:tc>
          <w:tcPr>
            <w:tcW w:w="3045" w:type="dxa"/>
          </w:tcPr>
          <w:p w14:paraId="3118C269" w14:textId="3BFD27C5" w:rsidR="00127CF1" w:rsidRPr="006B31E8" w:rsidRDefault="00127CF1" w:rsidP="00B1120D">
            <w:r w:rsidRPr="00127CF1">
              <w:t xml:space="preserve">S5-237360 TS28.541 Rel18 NRM enhancements for </w:t>
            </w:r>
            <w:proofErr w:type="spellStart"/>
            <w:r w:rsidRPr="00127CF1">
              <w:t>NRFFunction</w:t>
            </w:r>
            <w:proofErr w:type="spellEnd"/>
          </w:p>
        </w:tc>
        <w:tc>
          <w:tcPr>
            <w:tcW w:w="1559" w:type="dxa"/>
          </w:tcPr>
          <w:p w14:paraId="1DE70C64" w14:textId="77777777" w:rsidR="00127CF1" w:rsidRDefault="00127CF1" w:rsidP="00B1120D">
            <w:r>
              <w:t>YANG</w:t>
            </w:r>
          </w:p>
        </w:tc>
        <w:tc>
          <w:tcPr>
            <w:tcW w:w="3969" w:type="dxa"/>
          </w:tcPr>
          <w:p w14:paraId="43D319EE" w14:textId="77777777" w:rsidR="00127CF1" w:rsidRDefault="00127CF1" w:rsidP="00B1120D">
            <w:pPr>
              <w:rPr>
                <w:noProof/>
              </w:rPr>
            </w:pPr>
          </w:p>
        </w:tc>
      </w:tr>
      <w:tr w:rsidR="001117F2" w14:paraId="42E0D43B" w14:textId="77777777" w:rsidTr="001117F2">
        <w:tc>
          <w:tcPr>
            <w:tcW w:w="1129" w:type="dxa"/>
          </w:tcPr>
          <w:p w14:paraId="51FCFC02" w14:textId="77777777" w:rsidR="001117F2" w:rsidRDefault="001117F2" w:rsidP="00B1120D">
            <w:r>
              <w:t>SA5#152</w:t>
            </w:r>
          </w:p>
        </w:tc>
        <w:tc>
          <w:tcPr>
            <w:tcW w:w="3045" w:type="dxa"/>
          </w:tcPr>
          <w:p w14:paraId="715CCBAA" w14:textId="0C322594" w:rsidR="001117F2" w:rsidRPr="006B31E8" w:rsidRDefault="001117F2" w:rsidP="00B1120D">
            <w:r w:rsidRPr="001117F2">
              <w:t xml:space="preserve">S5-237361 TS28.541 Rel-18 NRM enhancements for </w:t>
            </w:r>
            <w:proofErr w:type="spellStart"/>
            <w:r w:rsidRPr="001117F2">
              <w:t>MNPFFunction</w:t>
            </w:r>
            <w:proofErr w:type="spellEnd"/>
          </w:p>
        </w:tc>
        <w:tc>
          <w:tcPr>
            <w:tcW w:w="1559" w:type="dxa"/>
          </w:tcPr>
          <w:p w14:paraId="0FFE2B07" w14:textId="77777777" w:rsidR="001117F2" w:rsidRDefault="001117F2" w:rsidP="00B1120D">
            <w:r>
              <w:t>YANG</w:t>
            </w:r>
          </w:p>
        </w:tc>
        <w:tc>
          <w:tcPr>
            <w:tcW w:w="3969" w:type="dxa"/>
          </w:tcPr>
          <w:p w14:paraId="24C55F2C" w14:textId="77777777" w:rsidR="001117F2" w:rsidRDefault="001117F2" w:rsidP="00B1120D">
            <w:pPr>
              <w:rPr>
                <w:noProof/>
              </w:rPr>
            </w:pPr>
          </w:p>
        </w:tc>
      </w:tr>
      <w:tr w:rsidR="00EE09A6" w14:paraId="16FA8B47" w14:textId="77777777" w:rsidTr="00EE09A6">
        <w:tc>
          <w:tcPr>
            <w:tcW w:w="1129" w:type="dxa"/>
          </w:tcPr>
          <w:p w14:paraId="32614F0E" w14:textId="77777777" w:rsidR="00EE09A6" w:rsidRDefault="00EE09A6" w:rsidP="00B1120D">
            <w:r>
              <w:t>SA5#152</w:t>
            </w:r>
          </w:p>
        </w:tc>
        <w:tc>
          <w:tcPr>
            <w:tcW w:w="3045" w:type="dxa"/>
          </w:tcPr>
          <w:p w14:paraId="5A228C13" w14:textId="17E61C7D" w:rsidR="00EE09A6" w:rsidRPr="006B31E8" w:rsidRDefault="00EE09A6" w:rsidP="00B1120D">
            <w:r w:rsidRPr="00EE09A6">
              <w:t>S5-238313 Rel-18 CR TS 28.541 Add support for GSMA attributes related to data networks</w:t>
            </w:r>
          </w:p>
        </w:tc>
        <w:tc>
          <w:tcPr>
            <w:tcW w:w="1559" w:type="dxa"/>
          </w:tcPr>
          <w:p w14:paraId="7A649362" w14:textId="77777777" w:rsidR="00EE09A6" w:rsidRDefault="00EE09A6" w:rsidP="00B1120D">
            <w:r>
              <w:t>YANG</w:t>
            </w:r>
          </w:p>
        </w:tc>
        <w:tc>
          <w:tcPr>
            <w:tcW w:w="3969" w:type="dxa"/>
          </w:tcPr>
          <w:p w14:paraId="7F7718AC" w14:textId="77777777" w:rsidR="00EE09A6" w:rsidRDefault="00EE09A6" w:rsidP="00B1120D">
            <w:pPr>
              <w:rPr>
                <w:noProof/>
              </w:rPr>
            </w:pPr>
          </w:p>
        </w:tc>
      </w:tr>
      <w:tr w:rsidR="00D8535B" w14:paraId="11CF03E7" w14:textId="77777777" w:rsidTr="00D8535B">
        <w:tc>
          <w:tcPr>
            <w:tcW w:w="1129" w:type="dxa"/>
          </w:tcPr>
          <w:p w14:paraId="3E8E211A" w14:textId="77777777" w:rsidR="00D8535B" w:rsidRDefault="00D8535B" w:rsidP="00B1120D">
            <w:r>
              <w:t>SA5#152</w:t>
            </w:r>
          </w:p>
        </w:tc>
        <w:tc>
          <w:tcPr>
            <w:tcW w:w="3045" w:type="dxa"/>
          </w:tcPr>
          <w:p w14:paraId="6D98B191" w14:textId="0DDE6699" w:rsidR="00D8535B" w:rsidRPr="006B31E8" w:rsidRDefault="00D8535B" w:rsidP="00B1120D">
            <w:r w:rsidRPr="00D8535B">
              <w:t xml:space="preserve">S5-237684 Rel-18 CR TS 28.541 Stage 3 Add FL related attributes in </w:t>
            </w:r>
            <w:proofErr w:type="spellStart"/>
            <w:r w:rsidRPr="00D8535B">
              <w:t>NWDAFFunction</w:t>
            </w:r>
            <w:proofErr w:type="spellEnd"/>
          </w:p>
        </w:tc>
        <w:tc>
          <w:tcPr>
            <w:tcW w:w="1559" w:type="dxa"/>
          </w:tcPr>
          <w:p w14:paraId="15E100B0" w14:textId="77777777" w:rsidR="00D8535B" w:rsidRDefault="00D8535B" w:rsidP="00B1120D">
            <w:r>
              <w:t>YANG</w:t>
            </w:r>
          </w:p>
        </w:tc>
        <w:tc>
          <w:tcPr>
            <w:tcW w:w="3969" w:type="dxa"/>
          </w:tcPr>
          <w:p w14:paraId="73E420E6" w14:textId="77777777" w:rsidR="00D8535B" w:rsidRDefault="00D8535B" w:rsidP="00B1120D">
            <w:pPr>
              <w:rPr>
                <w:noProof/>
              </w:rPr>
            </w:pPr>
          </w:p>
        </w:tc>
      </w:tr>
      <w:tr w:rsidR="00E4521D" w14:paraId="45072D24" w14:textId="77777777" w:rsidTr="00E4521D">
        <w:tc>
          <w:tcPr>
            <w:tcW w:w="1129" w:type="dxa"/>
          </w:tcPr>
          <w:p w14:paraId="4B110597" w14:textId="77777777" w:rsidR="00E4521D" w:rsidRDefault="00E4521D" w:rsidP="00B1120D">
            <w:r>
              <w:t>SA5#152</w:t>
            </w:r>
          </w:p>
        </w:tc>
        <w:tc>
          <w:tcPr>
            <w:tcW w:w="3045" w:type="dxa"/>
          </w:tcPr>
          <w:p w14:paraId="67105429" w14:textId="67D53ADC" w:rsidR="00E4521D" w:rsidRPr="006B31E8" w:rsidRDefault="00E4521D" w:rsidP="00B1120D">
            <w:r w:rsidRPr="00E4521D">
              <w:t>S5-238214 Rel-18 CR TS 28.541 Update definitions of Ephemeris</w:t>
            </w:r>
          </w:p>
        </w:tc>
        <w:tc>
          <w:tcPr>
            <w:tcW w:w="1559" w:type="dxa"/>
          </w:tcPr>
          <w:p w14:paraId="78798EB8" w14:textId="77777777" w:rsidR="00E4521D" w:rsidRDefault="00E4521D" w:rsidP="00B1120D">
            <w:r>
              <w:t>YANG</w:t>
            </w:r>
          </w:p>
        </w:tc>
        <w:tc>
          <w:tcPr>
            <w:tcW w:w="3969" w:type="dxa"/>
          </w:tcPr>
          <w:p w14:paraId="6A652346" w14:textId="77777777" w:rsidR="00E4521D" w:rsidRDefault="00E4521D" w:rsidP="00B1120D">
            <w:pPr>
              <w:rPr>
                <w:noProof/>
              </w:rPr>
            </w:pPr>
          </w:p>
        </w:tc>
      </w:tr>
      <w:tr w:rsidR="00F455C7" w14:paraId="4152FFB6" w14:textId="77777777" w:rsidTr="00F455C7">
        <w:tc>
          <w:tcPr>
            <w:tcW w:w="1129" w:type="dxa"/>
          </w:tcPr>
          <w:p w14:paraId="42CE0225" w14:textId="77777777" w:rsidR="00F455C7" w:rsidRDefault="00F455C7" w:rsidP="00B1120D">
            <w:r>
              <w:t>SA5#152</w:t>
            </w:r>
          </w:p>
        </w:tc>
        <w:tc>
          <w:tcPr>
            <w:tcW w:w="3045" w:type="dxa"/>
          </w:tcPr>
          <w:p w14:paraId="74352220" w14:textId="570FA6D2" w:rsidR="00F455C7" w:rsidRPr="006B31E8" w:rsidRDefault="00F455C7" w:rsidP="00B1120D">
            <w:r w:rsidRPr="00F455C7">
              <w:t xml:space="preserve">S5-237610 Rel-18 CR 28.541 Add energy saving attributes to IOC </w:t>
            </w:r>
            <w:proofErr w:type="spellStart"/>
            <w:r w:rsidRPr="00F455C7">
              <w:t>UPFFunction</w:t>
            </w:r>
            <w:proofErr w:type="spellEnd"/>
          </w:p>
        </w:tc>
        <w:tc>
          <w:tcPr>
            <w:tcW w:w="1559" w:type="dxa"/>
          </w:tcPr>
          <w:p w14:paraId="356B19EA" w14:textId="77777777" w:rsidR="00F455C7" w:rsidRDefault="00F455C7" w:rsidP="00B1120D">
            <w:r>
              <w:t>YANG</w:t>
            </w:r>
          </w:p>
        </w:tc>
        <w:tc>
          <w:tcPr>
            <w:tcW w:w="3969" w:type="dxa"/>
          </w:tcPr>
          <w:p w14:paraId="68CDFC40" w14:textId="77777777" w:rsidR="00F455C7" w:rsidRDefault="00F455C7" w:rsidP="00B1120D">
            <w:pPr>
              <w:rPr>
                <w:noProof/>
              </w:rPr>
            </w:pPr>
          </w:p>
        </w:tc>
      </w:tr>
      <w:tr w:rsidR="008F6946" w14:paraId="7F378003" w14:textId="77777777" w:rsidTr="00F455C7">
        <w:tc>
          <w:tcPr>
            <w:tcW w:w="1129" w:type="dxa"/>
          </w:tcPr>
          <w:p w14:paraId="24877B8E" w14:textId="58E6E68B" w:rsidR="008F6946" w:rsidRDefault="008F6946" w:rsidP="00B1120D">
            <w:r>
              <w:t>SA5#153</w:t>
            </w:r>
          </w:p>
        </w:tc>
        <w:tc>
          <w:tcPr>
            <w:tcW w:w="3045" w:type="dxa"/>
          </w:tcPr>
          <w:p w14:paraId="7C9BBCA4" w14:textId="6543521B" w:rsidR="008F6946" w:rsidRPr="00F455C7" w:rsidRDefault="008F6946" w:rsidP="00B1120D">
            <w:r w:rsidRPr="008F6946">
              <w:t>S5-240885 Rel-18 CR1138 28.541 Adding MCE ID</w:t>
            </w:r>
          </w:p>
        </w:tc>
        <w:tc>
          <w:tcPr>
            <w:tcW w:w="1559" w:type="dxa"/>
          </w:tcPr>
          <w:p w14:paraId="7DA0D968" w14:textId="79F29617" w:rsidR="008F6946" w:rsidRDefault="008F6946" w:rsidP="00B1120D">
            <w:r>
              <w:t>YAML</w:t>
            </w:r>
          </w:p>
        </w:tc>
        <w:tc>
          <w:tcPr>
            <w:tcW w:w="3969" w:type="dxa"/>
          </w:tcPr>
          <w:p w14:paraId="1EC17879" w14:textId="77777777" w:rsidR="008F6946" w:rsidRDefault="008F6946" w:rsidP="00B1120D">
            <w:pPr>
              <w:rPr>
                <w:noProof/>
              </w:rPr>
            </w:pPr>
          </w:p>
        </w:tc>
      </w:tr>
      <w:tr w:rsidR="002D60AF" w14:paraId="4C16F1D8" w14:textId="77777777" w:rsidTr="00F455C7">
        <w:tc>
          <w:tcPr>
            <w:tcW w:w="1129" w:type="dxa"/>
          </w:tcPr>
          <w:p w14:paraId="6C512419" w14:textId="42721EB0" w:rsidR="002D60AF" w:rsidRDefault="002D60AF" w:rsidP="002D60AF">
            <w:r>
              <w:t>SA5#153</w:t>
            </w:r>
          </w:p>
        </w:tc>
        <w:tc>
          <w:tcPr>
            <w:tcW w:w="3045" w:type="dxa"/>
          </w:tcPr>
          <w:p w14:paraId="7FE2D4C8" w14:textId="67AE7C8C" w:rsidR="002D60AF" w:rsidRPr="008F6946" w:rsidRDefault="002D60AF" w:rsidP="002D60AF">
            <w:r w:rsidRPr="002D60AF">
              <w:t xml:space="preserve">S5-240888 Rel-18 CR TS 28.541 Add missing name contain information for </w:t>
            </w:r>
            <w:proofErr w:type="spellStart"/>
            <w:r w:rsidRPr="002D60AF">
              <w:lastRenderedPageBreak/>
              <w:t>ExternalGNBCUCPFunction</w:t>
            </w:r>
            <w:proofErr w:type="spellEnd"/>
            <w:r w:rsidRPr="002D60AF">
              <w:t xml:space="preserve"> and </w:t>
            </w:r>
            <w:proofErr w:type="spellStart"/>
            <w:r w:rsidRPr="002D60AF">
              <w:t>ExtenralGNBDUFunction</w:t>
            </w:r>
            <w:proofErr w:type="spellEnd"/>
          </w:p>
        </w:tc>
        <w:tc>
          <w:tcPr>
            <w:tcW w:w="1559" w:type="dxa"/>
          </w:tcPr>
          <w:p w14:paraId="3C09E6AE" w14:textId="587BEF11" w:rsidR="002D60AF" w:rsidRDefault="002D60AF" w:rsidP="002D60AF">
            <w:r>
              <w:lastRenderedPageBreak/>
              <w:t>YANG</w:t>
            </w:r>
          </w:p>
        </w:tc>
        <w:tc>
          <w:tcPr>
            <w:tcW w:w="3969" w:type="dxa"/>
          </w:tcPr>
          <w:p w14:paraId="62E37BF3" w14:textId="77777777" w:rsidR="002D60AF" w:rsidRDefault="002D60AF" w:rsidP="002D60AF">
            <w:pPr>
              <w:rPr>
                <w:noProof/>
              </w:rPr>
            </w:pPr>
          </w:p>
        </w:tc>
      </w:tr>
      <w:tr w:rsidR="00C8247A" w14:paraId="7B423859" w14:textId="77777777" w:rsidTr="00F455C7">
        <w:tc>
          <w:tcPr>
            <w:tcW w:w="1129" w:type="dxa"/>
          </w:tcPr>
          <w:p w14:paraId="1C1FDB1A" w14:textId="5C16120D" w:rsidR="00C8247A" w:rsidRDefault="00C8247A" w:rsidP="00C8247A">
            <w:r>
              <w:t>SA5#153</w:t>
            </w:r>
          </w:p>
        </w:tc>
        <w:tc>
          <w:tcPr>
            <w:tcW w:w="3045" w:type="dxa"/>
          </w:tcPr>
          <w:p w14:paraId="0D25417A" w14:textId="5CA64B90" w:rsidR="00C8247A" w:rsidRPr="002D60AF" w:rsidRDefault="00C8247A" w:rsidP="00C8247A">
            <w:r w:rsidRPr="00C8247A">
              <w:t xml:space="preserve">S5-240893 Rel-18 CR TS 28.541 Add slice validity info to </w:t>
            </w:r>
            <w:proofErr w:type="spellStart"/>
            <w:r w:rsidRPr="00C8247A">
              <w:t>ServiceProfile</w:t>
            </w:r>
            <w:proofErr w:type="spellEnd"/>
          </w:p>
        </w:tc>
        <w:tc>
          <w:tcPr>
            <w:tcW w:w="1559" w:type="dxa"/>
          </w:tcPr>
          <w:p w14:paraId="694D8E4E" w14:textId="148E27FD" w:rsidR="00C8247A" w:rsidRDefault="00C8247A" w:rsidP="00C8247A">
            <w:r>
              <w:t>YANG</w:t>
            </w:r>
          </w:p>
        </w:tc>
        <w:tc>
          <w:tcPr>
            <w:tcW w:w="3969" w:type="dxa"/>
          </w:tcPr>
          <w:p w14:paraId="5F592DE3" w14:textId="77777777" w:rsidR="00C8247A" w:rsidRDefault="00C8247A" w:rsidP="00C8247A">
            <w:pPr>
              <w:rPr>
                <w:noProof/>
              </w:rPr>
            </w:pPr>
          </w:p>
        </w:tc>
      </w:tr>
      <w:tr w:rsidR="00AC448D" w14:paraId="4FBEBEDD" w14:textId="77777777" w:rsidTr="00F455C7">
        <w:tc>
          <w:tcPr>
            <w:tcW w:w="1129" w:type="dxa"/>
          </w:tcPr>
          <w:p w14:paraId="012A5CBC" w14:textId="5C1D4B25" w:rsidR="00AC448D" w:rsidRDefault="00AC448D" w:rsidP="00AC448D">
            <w:r>
              <w:t>SA5#153</w:t>
            </w:r>
          </w:p>
        </w:tc>
        <w:tc>
          <w:tcPr>
            <w:tcW w:w="3045" w:type="dxa"/>
          </w:tcPr>
          <w:p w14:paraId="51345630" w14:textId="04443975" w:rsidR="00AC448D" w:rsidRPr="00C8247A" w:rsidRDefault="00AC448D" w:rsidP="00AC448D">
            <w:r w:rsidRPr="00AC448D">
              <w:t xml:space="preserve">S5-240036 TS28.541 Rel18 NRM enhancements for </w:t>
            </w:r>
            <w:proofErr w:type="spellStart"/>
            <w:r w:rsidRPr="00AC448D">
              <w:t>NfInfo</w:t>
            </w:r>
            <w:proofErr w:type="spellEnd"/>
            <w:r w:rsidRPr="00AC448D">
              <w:t xml:space="preserve"> and </w:t>
            </w:r>
            <w:proofErr w:type="spellStart"/>
            <w:r w:rsidRPr="00AC448D">
              <w:t>PcscfInfo</w:t>
            </w:r>
            <w:proofErr w:type="spellEnd"/>
          </w:p>
        </w:tc>
        <w:tc>
          <w:tcPr>
            <w:tcW w:w="1559" w:type="dxa"/>
          </w:tcPr>
          <w:p w14:paraId="5FDB4AA0" w14:textId="7334110A" w:rsidR="00AC448D" w:rsidRDefault="00AC448D" w:rsidP="00AC448D">
            <w:r>
              <w:t>YANG</w:t>
            </w:r>
          </w:p>
        </w:tc>
        <w:tc>
          <w:tcPr>
            <w:tcW w:w="3969" w:type="dxa"/>
          </w:tcPr>
          <w:p w14:paraId="7ACAC399" w14:textId="77777777" w:rsidR="00AC448D" w:rsidRDefault="00AC448D" w:rsidP="00AC448D">
            <w:pPr>
              <w:rPr>
                <w:noProof/>
              </w:rPr>
            </w:pPr>
          </w:p>
        </w:tc>
      </w:tr>
      <w:tr w:rsidR="003F36B3" w14:paraId="7DA74204" w14:textId="77777777" w:rsidTr="00F455C7">
        <w:tc>
          <w:tcPr>
            <w:tcW w:w="1129" w:type="dxa"/>
          </w:tcPr>
          <w:p w14:paraId="2BD791F7" w14:textId="0A6D288A" w:rsidR="003F36B3" w:rsidRDefault="003F36B3" w:rsidP="003F36B3">
            <w:r>
              <w:t>SA5#153</w:t>
            </w:r>
          </w:p>
        </w:tc>
        <w:tc>
          <w:tcPr>
            <w:tcW w:w="3045" w:type="dxa"/>
          </w:tcPr>
          <w:p w14:paraId="0807796A" w14:textId="531DBFDD" w:rsidR="003F36B3" w:rsidRPr="00AC448D" w:rsidRDefault="003F36B3" w:rsidP="003F36B3">
            <w:r w:rsidRPr="003F36B3">
              <w:t>S5-240897 Rel-18 CR TS 28.541 Enhancement to clarify Network slice SLA requirement for inter-packet delay variation</w:t>
            </w:r>
          </w:p>
        </w:tc>
        <w:tc>
          <w:tcPr>
            <w:tcW w:w="1559" w:type="dxa"/>
          </w:tcPr>
          <w:p w14:paraId="21C99254" w14:textId="0FF3D04A" w:rsidR="003F36B3" w:rsidRDefault="003F36B3" w:rsidP="003F36B3">
            <w:r>
              <w:t>YANG</w:t>
            </w:r>
          </w:p>
        </w:tc>
        <w:tc>
          <w:tcPr>
            <w:tcW w:w="3969" w:type="dxa"/>
          </w:tcPr>
          <w:p w14:paraId="4CFF6A8B" w14:textId="77777777" w:rsidR="003F36B3" w:rsidRDefault="003F36B3" w:rsidP="003F36B3">
            <w:pPr>
              <w:rPr>
                <w:noProof/>
              </w:rPr>
            </w:pPr>
          </w:p>
        </w:tc>
      </w:tr>
      <w:tr w:rsidR="00374A63" w14:paraId="63914791" w14:textId="77777777" w:rsidTr="00F455C7">
        <w:tc>
          <w:tcPr>
            <w:tcW w:w="1129" w:type="dxa"/>
          </w:tcPr>
          <w:p w14:paraId="52319962" w14:textId="5282DE93" w:rsidR="00374A63" w:rsidRDefault="00374A63" w:rsidP="003F36B3">
            <w:r>
              <w:t>SA5#154</w:t>
            </w:r>
          </w:p>
        </w:tc>
        <w:tc>
          <w:tcPr>
            <w:tcW w:w="3045" w:type="dxa"/>
          </w:tcPr>
          <w:p w14:paraId="53D622C9" w14:textId="568BBEAB" w:rsidR="00374A63" w:rsidRPr="003F36B3" w:rsidRDefault="00374A63" w:rsidP="003F36B3">
            <w:r w:rsidRPr="00374A63">
              <w:t>S5-242197 Rel-18 CR TS 28.541 Adding Mapped cell ID</w:t>
            </w:r>
          </w:p>
        </w:tc>
        <w:tc>
          <w:tcPr>
            <w:tcW w:w="1559" w:type="dxa"/>
          </w:tcPr>
          <w:p w14:paraId="59015F38" w14:textId="71DD6892" w:rsidR="00374A63" w:rsidRDefault="00374A63" w:rsidP="003F36B3">
            <w:r>
              <w:t>YANG</w:t>
            </w:r>
          </w:p>
        </w:tc>
        <w:tc>
          <w:tcPr>
            <w:tcW w:w="3969" w:type="dxa"/>
          </w:tcPr>
          <w:p w14:paraId="24AEDE42" w14:textId="77777777" w:rsidR="00374A63" w:rsidRDefault="00374A63" w:rsidP="003F36B3">
            <w:pPr>
              <w:rPr>
                <w:noProof/>
              </w:rPr>
            </w:pPr>
          </w:p>
        </w:tc>
      </w:tr>
      <w:tr w:rsidR="00FF153C" w14:paraId="1096E91D" w14:textId="77777777" w:rsidTr="00F455C7">
        <w:tc>
          <w:tcPr>
            <w:tcW w:w="1129" w:type="dxa"/>
          </w:tcPr>
          <w:p w14:paraId="4BC6B8F6" w14:textId="2450DFAA" w:rsidR="00FF153C" w:rsidRDefault="00FF153C" w:rsidP="00FF153C">
            <w:r>
              <w:t>SA5#154</w:t>
            </w:r>
          </w:p>
        </w:tc>
        <w:tc>
          <w:tcPr>
            <w:tcW w:w="3045" w:type="dxa"/>
          </w:tcPr>
          <w:p w14:paraId="21B280F9" w14:textId="1E667EAD" w:rsidR="00FF153C" w:rsidRPr="00374A63" w:rsidRDefault="00FF153C" w:rsidP="00FF153C">
            <w:r w:rsidRPr="00FF153C">
              <w:t>S5-242199 Rel-18 CR TS 28.541 Adding NTN fragment for LMF on UE location verification</w:t>
            </w:r>
          </w:p>
        </w:tc>
        <w:tc>
          <w:tcPr>
            <w:tcW w:w="1559" w:type="dxa"/>
          </w:tcPr>
          <w:p w14:paraId="580A8E7F" w14:textId="652CB7D5" w:rsidR="00FF153C" w:rsidRDefault="00FF153C" w:rsidP="00FF153C">
            <w:r>
              <w:t>YANG</w:t>
            </w:r>
          </w:p>
        </w:tc>
        <w:tc>
          <w:tcPr>
            <w:tcW w:w="3969" w:type="dxa"/>
          </w:tcPr>
          <w:p w14:paraId="28098743" w14:textId="77777777" w:rsidR="00FF153C" w:rsidRDefault="00FF153C" w:rsidP="00FF153C">
            <w:pPr>
              <w:rPr>
                <w:noProof/>
              </w:rPr>
            </w:pPr>
          </w:p>
        </w:tc>
      </w:tr>
    </w:tbl>
    <w:p w14:paraId="0976BF8A" w14:textId="2B9EBBFE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</w:t>
      </w:r>
      <w:proofErr w:type="gramStart"/>
      <w:r w:rsidR="00416F7F">
        <w:rPr>
          <w:rFonts w:eastAsia="Times New Roman"/>
          <w:lang w:val="en-US"/>
        </w:rPr>
        <w:t>gap</w:t>
      </w:r>
      <w:proofErr w:type="gramEnd"/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 xml:space="preserve">information about created or filled gaps that is the objective of this document, </w:t>
      </w:r>
      <w:proofErr w:type="gramStart"/>
      <w:r w:rsidR="0029095B">
        <w:rPr>
          <w:lang w:val="en-US"/>
        </w:rPr>
        <w:t>i.e.</w:t>
      </w:r>
      <w:proofErr w:type="gramEnd"/>
      <w:r w:rsidR="0029095B">
        <w:rPr>
          <w:lang w:val="en-US"/>
        </w:rPr>
        <w:t xml:space="preserve">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896C47" w:rsidP="008C2B4D">
            <w:pPr>
              <w:keepNext/>
            </w:pPr>
            <w:hyperlink r:id="rId8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896C47" w:rsidP="00731EA1">
            <w:pPr>
              <w:keepNext/>
            </w:pPr>
            <w:hyperlink r:id="rId9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0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1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896C47" w:rsidP="003B5A6A">
            <w:pPr>
              <w:keepNext/>
            </w:pPr>
            <w:hyperlink r:id="rId12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896C47" w:rsidP="003B5A6A">
            <w:pPr>
              <w:keepNext/>
            </w:pPr>
            <w:hyperlink r:id="rId13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0" w:name="_Hlk112231701"/>
            <w:r w:rsidRPr="00761011">
              <w:t>S5-225845 Rel-18 CR 28.538 add a use case for EAS discovery failure measurement</w:t>
            </w:r>
            <w:bookmarkEnd w:id="0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fldSimple w:instr=" DOCPROPERTY  CrTitle  \* MERGEFORMAT ">
              <w:fldSimple w:instr=" DOCPROPERTY  CrTitle  \* MERGEFORMAT ">
                <w:r w:rsidRPr="00196BF3">
                  <w:t>Remov</w:t>
                </w:r>
                <w:r>
                  <w:t xml:space="preserve">ing </w:t>
                </w:r>
                <w:r w:rsidRPr="00196BF3">
                  <w:t>redundant use case</w:t>
                </w:r>
              </w:fldSimple>
            </w:fldSimple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</w:t>
      </w:r>
      <w:proofErr w:type="gramStart"/>
      <w:r>
        <w:rPr>
          <w:rFonts w:eastAsia="Times New Roman"/>
          <w:lang w:val="en-US"/>
        </w:rPr>
        <w:t>gap</w:t>
      </w:r>
      <w:proofErr w:type="gramEnd"/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  <w:tr w:rsidR="00047D89" w14:paraId="1301EC5C" w14:textId="77777777" w:rsidTr="00234AE9">
        <w:tc>
          <w:tcPr>
            <w:tcW w:w="2406" w:type="dxa"/>
          </w:tcPr>
          <w:p w14:paraId="344F123C" w14:textId="1F409E72" w:rsidR="00047D89" w:rsidRPr="005E54DC" w:rsidRDefault="00047D89" w:rsidP="009F217D">
            <w:r>
              <w:t>SA5#151</w:t>
            </w:r>
          </w:p>
        </w:tc>
        <w:tc>
          <w:tcPr>
            <w:tcW w:w="2407" w:type="dxa"/>
          </w:tcPr>
          <w:p w14:paraId="587B5605" w14:textId="51EB73C4" w:rsidR="00047D89" w:rsidRPr="009F217D" w:rsidRDefault="00047D89" w:rsidP="009F217D">
            <w:r w:rsidRPr="00047D89">
              <w:t xml:space="preserve">S5-236252 TS28.623 Rel18 OpenAPI SS for </w:t>
            </w:r>
            <w:proofErr w:type="spellStart"/>
            <w:r w:rsidRPr="00047D89">
              <w:t>SupportedNotifications</w:t>
            </w:r>
            <w:proofErr w:type="spellEnd"/>
          </w:p>
        </w:tc>
        <w:tc>
          <w:tcPr>
            <w:tcW w:w="2407" w:type="dxa"/>
          </w:tcPr>
          <w:p w14:paraId="0E9FEFEF" w14:textId="3AC29CF9" w:rsidR="00047D89" w:rsidRDefault="00047D89" w:rsidP="009F217D">
            <w:r>
              <w:t>YAML</w:t>
            </w:r>
          </w:p>
        </w:tc>
        <w:tc>
          <w:tcPr>
            <w:tcW w:w="2409" w:type="dxa"/>
          </w:tcPr>
          <w:p w14:paraId="28C46FCE" w14:textId="4A886E1B" w:rsidR="00047D89" w:rsidRDefault="00047D89" w:rsidP="009F217D">
            <w:r>
              <w:t xml:space="preserve">Fills the gap caused by </w:t>
            </w:r>
            <w:r w:rsidRPr="00EF7EAD">
              <w:rPr>
                <w:noProof/>
              </w:rPr>
              <w:t>S5-235330</w:t>
            </w:r>
            <w:r w:rsidR="00AF4F13">
              <w:rPr>
                <w:noProof/>
              </w:rPr>
              <w:t xml:space="preserve"> from </w:t>
            </w:r>
            <w:r w:rsidR="00AF4F13">
              <w:t>SA5#150</w:t>
            </w:r>
            <w:r w:rsidR="001B0212">
              <w:rPr>
                <w:noProof/>
              </w:rPr>
              <w:t>.</w:t>
            </w:r>
          </w:p>
        </w:tc>
      </w:tr>
      <w:tr w:rsidR="006E5B27" w14:paraId="42671FC4" w14:textId="77777777" w:rsidTr="00234AE9">
        <w:tc>
          <w:tcPr>
            <w:tcW w:w="2406" w:type="dxa"/>
          </w:tcPr>
          <w:p w14:paraId="122811C0" w14:textId="1A414BE7" w:rsidR="006E5B27" w:rsidRDefault="006E5B27" w:rsidP="006E5B27">
            <w:r>
              <w:t>SA5#151</w:t>
            </w:r>
          </w:p>
        </w:tc>
        <w:tc>
          <w:tcPr>
            <w:tcW w:w="2407" w:type="dxa"/>
          </w:tcPr>
          <w:p w14:paraId="263D9C43" w14:textId="221531DA" w:rsidR="006E5B27" w:rsidRPr="00047D89" w:rsidRDefault="006E5B27" w:rsidP="006E5B27">
            <w:r w:rsidRPr="006E5B27">
              <w:t xml:space="preserve">S5-236251 TS28.623 Rel18 OpenAPI SS for </w:t>
            </w:r>
            <w:proofErr w:type="spellStart"/>
            <w:r w:rsidRPr="006E5B27">
              <w:t>QMCJob</w:t>
            </w:r>
            <w:proofErr w:type="spellEnd"/>
          </w:p>
        </w:tc>
        <w:tc>
          <w:tcPr>
            <w:tcW w:w="2407" w:type="dxa"/>
          </w:tcPr>
          <w:p w14:paraId="24A081F2" w14:textId="4AF1E1F6" w:rsidR="006E5B27" w:rsidRDefault="006E5B27" w:rsidP="006E5B27">
            <w:r>
              <w:t>YAML</w:t>
            </w:r>
          </w:p>
        </w:tc>
        <w:tc>
          <w:tcPr>
            <w:tcW w:w="2409" w:type="dxa"/>
          </w:tcPr>
          <w:p w14:paraId="3CA5DEF5" w14:textId="1E6D974B" w:rsidR="006E5B27" w:rsidRDefault="006E5B27" w:rsidP="006E5B27">
            <w:r>
              <w:t xml:space="preserve">Fills the gap caused by </w:t>
            </w:r>
            <w:r w:rsidR="00541745">
              <w:rPr>
                <w:noProof/>
              </w:rPr>
              <w:t>S5-225504/ S5-225848 and S5-226617</w:t>
            </w:r>
            <w:r w:rsidR="008A4A86">
              <w:rPr>
                <w:noProof/>
              </w:rPr>
              <w:t xml:space="preserve"> from </w:t>
            </w:r>
            <w:r w:rsidR="008A4A86" w:rsidRPr="005E54DC">
              <w:t>SA5#145e</w:t>
            </w:r>
            <w:r w:rsidR="008A4A86">
              <w:t xml:space="preserve"> and </w:t>
            </w:r>
            <w:r w:rsidR="008A4A86" w:rsidRPr="005E54DC">
              <w:t>SA5#14</w:t>
            </w:r>
            <w:r w:rsidR="008A4A86">
              <w:t>6.</w:t>
            </w:r>
          </w:p>
        </w:tc>
      </w:tr>
      <w:tr w:rsidR="0045414C" w14:paraId="0CAC9089" w14:textId="77777777" w:rsidTr="00234AE9">
        <w:tc>
          <w:tcPr>
            <w:tcW w:w="2406" w:type="dxa"/>
          </w:tcPr>
          <w:p w14:paraId="0C40194F" w14:textId="40270AB9" w:rsidR="0045414C" w:rsidRDefault="0045414C" w:rsidP="0045414C">
            <w:r>
              <w:t>SA5#151</w:t>
            </w:r>
          </w:p>
        </w:tc>
        <w:tc>
          <w:tcPr>
            <w:tcW w:w="2407" w:type="dxa"/>
          </w:tcPr>
          <w:p w14:paraId="1217AB64" w14:textId="4629D08E" w:rsidR="0045414C" w:rsidRPr="006E5B27" w:rsidRDefault="00C81D29" w:rsidP="0045414C">
            <w:r w:rsidRPr="00C81D29">
              <w:t>S5-236316 Rel-18 CR TS 28.541 Add YAML solution set for NRM for operator specific QoS model for RAN sharing</w:t>
            </w:r>
          </w:p>
        </w:tc>
        <w:tc>
          <w:tcPr>
            <w:tcW w:w="2407" w:type="dxa"/>
          </w:tcPr>
          <w:p w14:paraId="3116DDF1" w14:textId="240611C9" w:rsidR="0045414C" w:rsidRDefault="0045414C" w:rsidP="0045414C">
            <w:r>
              <w:t>YAML</w:t>
            </w:r>
          </w:p>
        </w:tc>
        <w:tc>
          <w:tcPr>
            <w:tcW w:w="2409" w:type="dxa"/>
          </w:tcPr>
          <w:p w14:paraId="554D2C62" w14:textId="6A3CB65B" w:rsidR="0045414C" w:rsidRDefault="0045414C" w:rsidP="0045414C">
            <w:r>
              <w:t xml:space="preserve">Fills the gap caused by </w:t>
            </w:r>
            <w:r w:rsidR="00C81D29" w:rsidRPr="00D63AF3">
              <w:t>S5-235940</w:t>
            </w:r>
            <w:r w:rsidR="002303D6">
              <w:t xml:space="preserve"> from SA5#150.</w:t>
            </w: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422B5"/>
    <w:multiLevelType w:val="hybridMultilevel"/>
    <w:tmpl w:val="CAC8E920"/>
    <w:lvl w:ilvl="0" w:tplc="9EBE8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5"/>
  </w:num>
  <w:num w:numId="4" w16cid:durableId="885986646">
    <w:abstractNumId w:val="18"/>
  </w:num>
  <w:num w:numId="5" w16cid:durableId="220674338">
    <w:abstractNumId w:val="17"/>
  </w:num>
  <w:num w:numId="6" w16cid:durableId="1741097858">
    <w:abstractNumId w:val="12"/>
  </w:num>
  <w:num w:numId="7" w16cid:durableId="1628316501">
    <w:abstractNumId w:val="13"/>
  </w:num>
  <w:num w:numId="8" w16cid:durableId="128675442">
    <w:abstractNumId w:val="22"/>
  </w:num>
  <w:num w:numId="9" w16cid:durableId="1481655893">
    <w:abstractNumId w:val="20"/>
  </w:num>
  <w:num w:numId="10" w16cid:durableId="148329207">
    <w:abstractNumId w:val="21"/>
  </w:num>
  <w:num w:numId="11" w16cid:durableId="724138545">
    <w:abstractNumId w:val="16"/>
  </w:num>
  <w:num w:numId="12" w16cid:durableId="1540781345">
    <w:abstractNumId w:val="19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4"/>
  </w:num>
  <w:num w:numId="24" w16cid:durableId="564219321">
    <w:abstractNumId w:val="14"/>
  </w:num>
  <w:num w:numId="25" w16cid:durableId="6447488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2CDE"/>
    <w:rsid w:val="0003353E"/>
    <w:rsid w:val="00033B79"/>
    <w:rsid w:val="00035438"/>
    <w:rsid w:val="00044827"/>
    <w:rsid w:val="00046389"/>
    <w:rsid w:val="00047D89"/>
    <w:rsid w:val="00050E21"/>
    <w:rsid w:val="00053C82"/>
    <w:rsid w:val="0005577A"/>
    <w:rsid w:val="00055A9F"/>
    <w:rsid w:val="000613CF"/>
    <w:rsid w:val="000658FF"/>
    <w:rsid w:val="00066E6B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2489"/>
    <w:rsid w:val="000B5802"/>
    <w:rsid w:val="000B6B2D"/>
    <w:rsid w:val="000C3713"/>
    <w:rsid w:val="000C73CB"/>
    <w:rsid w:val="000D00E2"/>
    <w:rsid w:val="000D1B5B"/>
    <w:rsid w:val="000D2A16"/>
    <w:rsid w:val="000E1140"/>
    <w:rsid w:val="000E4DEE"/>
    <w:rsid w:val="000F16F9"/>
    <w:rsid w:val="000F3211"/>
    <w:rsid w:val="0010401F"/>
    <w:rsid w:val="001117F2"/>
    <w:rsid w:val="00112FC3"/>
    <w:rsid w:val="0011528E"/>
    <w:rsid w:val="001172B1"/>
    <w:rsid w:val="00124E06"/>
    <w:rsid w:val="00127CF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A7291"/>
    <w:rsid w:val="001B0212"/>
    <w:rsid w:val="001B1652"/>
    <w:rsid w:val="001B3764"/>
    <w:rsid w:val="001B3BBC"/>
    <w:rsid w:val="001B796D"/>
    <w:rsid w:val="001C3EC8"/>
    <w:rsid w:val="001D2689"/>
    <w:rsid w:val="001D2BD4"/>
    <w:rsid w:val="001D2E7A"/>
    <w:rsid w:val="001D6911"/>
    <w:rsid w:val="001D73BE"/>
    <w:rsid w:val="001E6C66"/>
    <w:rsid w:val="00201866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3D6"/>
    <w:rsid w:val="002304DE"/>
    <w:rsid w:val="00231442"/>
    <w:rsid w:val="00232418"/>
    <w:rsid w:val="00234AE9"/>
    <w:rsid w:val="0023535D"/>
    <w:rsid w:val="0024210E"/>
    <w:rsid w:val="00244C9A"/>
    <w:rsid w:val="00247216"/>
    <w:rsid w:val="00252070"/>
    <w:rsid w:val="00263ABB"/>
    <w:rsid w:val="0026492E"/>
    <w:rsid w:val="00275930"/>
    <w:rsid w:val="002848A7"/>
    <w:rsid w:val="00285F29"/>
    <w:rsid w:val="0029095B"/>
    <w:rsid w:val="00294B67"/>
    <w:rsid w:val="002A1857"/>
    <w:rsid w:val="002A1D29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D60AF"/>
    <w:rsid w:val="002E0882"/>
    <w:rsid w:val="002E2B2A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4A63"/>
    <w:rsid w:val="0037717D"/>
    <w:rsid w:val="003773CA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36B3"/>
    <w:rsid w:val="003F464E"/>
    <w:rsid w:val="003F52B2"/>
    <w:rsid w:val="00410D90"/>
    <w:rsid w:val="00413D81"/>
    <w:rsid w:val="00415ACE"/>
    <w:rsid w:val="00416269"/>
    <w:rsid w:val="00416F7F"/>
    <w:rsid w:val="00417FF5"/>
    <w:rsid w:val="00424301"/>
    <w:rsid w:val="00424DB6"/>
    <w:rsid w:val="00425080"/>
    <w:rsid w:val="0042712F"/>
    <w:rsid w:val="00427F70"/>
    <w:rsid w:val="0043568B"/>
    <w:rsid w:val="0043775B"/>
    <w:rsid w:val="00437E70"/>
    <w:rsid w:val="00440414"/>
    <w:rsid w:val="00444D9C"/>
    <w:rsid w:val="00452BE7"/>
    <w:rsid w:val="004536F8"/>
    <w:rsid w:val="0045414C"/>
    <w:rsid w:val="0045419A"/>
    <w:rsid w:val="004558E9"/>
    <w:rsid w:val="0045777E"/>
    <w:rsid w:val="00457FA5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B641B"/>
    <w:rsid w:val="004C31D2"/>
    <w:rsid w:val="004C5E9C"/>
    <w:rsid w:val="004D2E12"/>
    <w:rsid w:val="004D5060"/>
    <w:rsid w:val="004D55C2"/>
    <w:rsid w:val="004E46B6"/>
    <w:rsid w:val="004E5318"/>
    <w:rsid w:val="004E5393"/>
    <w:rsid w:val="004E5457"/>
    <w:rsid w:val="004E668A"/>
    <w:rsid w:val="00501A92"/>
    <w:rsid w:val="0050730E"/>
    <w:rsid w:val="00507773"/>
    <w:rsid w:val="00511131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41745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93EAB"/>
    <w:rsid w:val="005A1143"/>
    <w:rsid w:val="005A1BE7"/>
    <w:rsid w:val="005A560B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5F6FE5"/>
    <w:rsid w:val="00600CAE"/>
    <w:rsid w:val="00612FFF"/>
    <w:rsid w:val="00613820"/>
    <w:rsid w:val="006159F4"/>
    <w:rsid w:val="00616C86"/>
    <w:rsid w:val="0062737D"/>
    <w:rsid w:val="00634625"/>
    <w:rsid w:val="00635D3F"/>
    <w:rsid w:val="00637AA5"/>
    <w:rsid w:val="00642CB8"/>
    <w:rsid w:val="006431AF"/>
    <w:rsid w:val="0064339E"/>
    <w:rsid w:val="00652248"/>
    <w:rsid w:val="006551D7"/>
    <w:rsid w:val="00657B80"/>
    <w:rsid w:val="00665C0A"/>
    <w:rsid w:val="006679D1"/>
    <w:rsid w:val="00671E1A"/>
    <w:rsid w:val="00674216"/>
    <w:rsid w:val="00675B3C"/>
    <w:rsid w:val="0068049C"/>
    <w:rsid w:val="0068246F"/>
    <w:rsid w:val="00687867"/>
    <w:rsid w:val="006902AB"/>
    <w:rsid w:val="00691246"/>
    <w:rsid w:val="0069368C"/>
    <w:rsid w:val="00693903"/>
    <w:rsid w:val="0069495C"/>
    <w:rsid w:val="006950C0"/>
    <w:rsid w:val="006A0189"/>
    <w:rsid w:val="006A3021"/>
    <w:rsid w:val="006B31E8"/>
    <w:rsid w:val="006C668B"/>
    <w:rsid w:val="006C7B3A"/>
    <w:rsid w:val="006D340A"/>
    <w:rsid w:val="006D372C"/>
    <w:rsid w:val="006D6273"/>
    <w:rsid w:val="006D6731"/>
    <w:rsid w:val="006E5B27"/>
    <w:rsid w:val="006F37F4"/>
    <w:rsid w:val="00704E4D"/>
    <w:rsid w:val="007121D8"/>
    <w:rsid w:val="007122E2"/>
    <w:rsid w:val="00715A1D"/>
    <w:rsid w:val="00723AFA"/>
    <w:rsid w:val="00724D79"/>
    <w:rsid w:val="00726261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6259F"/>
    <w:rsid w:val="00775BF4"/>
    <w:rsid w:val="007836D5"/>
    <w:rsid w:val="00784593"/>
    <w:rsid w:val="00784B94"/>
    <w:rsid w:val="007912B2"/>
    <w:rsid w:val="007979FE"/>
    <w:rsid w:val="007A00EF"/>
    <w:rsid w:val="007A6D17"/>
    <w:rsid w:val="007B19EA"/>
    <w:rsid w:val="007B5D26"/>
    <w:rsid w:val="007C0A2D"/>
    <w:rsid w:val="007C27B0"/>
    <w:rsid w:val="007C3C0B"/>
    <w:rsid w:val="007C496A"/>
    <w:rsid w:val="007C6F96"/>
    <w:rsid w:val="007C79B0"/>
    <w:rsid w:val="007C7E7F"/>
    <w:rsid w:val="007E07E8"/>
    <w:rsid w:val="007E305E"/>
    <w:rsid w:val="007E43DD"/>
    <w:rsid w:val="007F24EB"/>
    <w:rsid w:val="007F300B"/>
    <w:rsid w:val="007F6506"/>
    <w:rsid w:val="008014C3"/>
    <w:rsid w:val="0080538B"/>
    <w:rsid w:val="008101D5"/>
    <w:rsid w:val="008129C9"/>
    <w:rsid w:val="00812C35"/>
    <w:rsid w:val="008139AE"/>
    <w:rsid w:val="008240B3"/>
    <w:rsid w:val="00824363"/>
    <w:rsid w:val="00842DA3"/>
    <w:rsid w:val="00850812"/>
    <w:rsid w:val="00856683"/>
    <w:rsid w:val="00860D5B"/>
    <w:rsid w:val="008718E1"/>
    <w:rsid w:val="00873745"/>
    <w:rsid w:val="00875144"/>
    <w:rsid w:val="00876562"/>
    <w:rsid w:val="00876B9A"/>
    <w:rsid w:val="008779CD"/>
    <w:rsid w:val="00891027"/>
    <w:rsid w:val="008933BF"/>
    <w:rsid w:val="00896C47"/>
    <w:rsid w:val="008A10C4"/>
    <w:rsid w:val="008A22BA"/>
    <w:rsid w:val="008A4A86"/>
    <w:rsid w:val="008A608C"/>
    <w:rsid w:val="008B0248"/>
    <w:rsid w:val="008B571C"/>
    <w:rsid w:val="008C110F"/>
    <w:rsid w:val="008C2B4D"/>
    <w:rsid w:val="008C46D3"/>
    <w:rsid w:val="008C6675"/>
    <w:rsid w:val="008D0FE0"/>
    <w:rsid w:val="008D1260"/>
    <w:rsid w:val="008D1AA9"/>
    <w:rsid w:val="008F4171"/>
    <w:rsid w:val="008F5F33"/>
    <w:rsid w:val="008F6946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252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0DA"/>
    <w:rsid w:val="0099123B"/>
    <w:rsid w:val="00992312"/>
    <w:rsid w:val="009A3E7C"/>
    <w:rsid w:val="009A6DF8"/>
    <w:rsid w:val="009B1821"/>
    <w:rsid w:val="009C0DED"/>
    <w:rsid w:val="009C1431"/>
    <w:rsid w:val="009C4714"/>
    <w:rsid w:val="009C6175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6188"/>
    <w:rsid w:val="00A57688"/>
    <w:rsid w:val="00A63288"/>
    <w:rsid w:val="00A63F9F"/>
    <w:rsid w:val="00A6537F"/>
    <w:rsid w:val="00A66376"/>
    <w:rsid w:val="00A708D7"/>
    <w:rsid w:val="00A71BF5"/>
    <w:rsid w:val="00A756EB"/>
    <w:rsid w:val="00A84A94"/>
    <w:rsid w:val="00A8584C"/>
    <w:rsid w:val="00A9204B"/>
    <w:rsid w:val="00AA374E"/>
    <w:rsid w:val="00AA5EFA"/>
    <w:rsid w:val="00AA7770"/>
    <w:rsid w:val="00AB037D"/>
    <w:rsid w:val="00AB1744"/>
    <w:rsid w:val="00AB1AEF"/>
    <w:rsid w:val="00AB5046"/>
    <w:rsid w:val="00AB7103"/>
    <w:rsid w:val="00AC448D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4F13"/>
    <w:rsid w:val="00AF6692"/>
    <w:rsid w:val="00AF7F81"/>
    <w:rsid w:val="00B01AFF"/>
    <w:rsid w:val="00B02A26"/>
    <w:rsid w:val="00B03682"/>
    <w:rsid w:val="00B05CC7"/>
    <w:rsid w:val="00B07091"/>
    <w:rsid w:val="00B13261"/>
    <w:rsid w:val="00B20649"/>
    <w:rsid w:val="00B22EA4"/>
    <w:rsid w:val="00B27E39"/>
    <w:rsid w:val="00B34DBB"/>
    <w:rsid w:val="00B350D8"/>
    <w:rsid w:val="00B35C1D"/>
    <w:rsid w:val="00B4184A"/>
    <w:rsid w:val="00B41CDA"/>
    <w:rsid w:val="00B46321"/>
    <w:rsid w:val="00B50A95"/>
    <w:rsid w:val="00B57EEF"/>
    <w:rsid w:val="00B614DD"/>
    <w:rsid w:val="00B734EA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C2E9F"/>
    <w:rsid w:val="00BD1924"/>
    <w:rsid w:val="00BD55FD"/>
    <w:rsid w:val="00C022E3"/>
    <w:rsid w:val="00C12B73"/>
    <w:rsid w:val="00C13B39"/>
    <w:rsid w:val="00C17452"/>
    <w:rsid w:val="00C22D17"/>
    <w:rsid w:val="00C256A0"/>
    <w:rsid w:val="00C30B29"/>
    <w:rsid w:val="00C3366A"/>
    <w:rsid w:val="00C36DAB"/>
    <w:rsid w:val="00C4712D"/>
    <w:rsid w:val="00C51D32"/>
    <w:rsid w:val="00C545EE"/>
    <w:rsid w:val="00C5530F"/>
    <w:rsid w:val="00C555C9"/>
    <w:rsid w:val="00C609FC"/>
    <w:rsid w:val="00C62428"/>
    <w:rsid w:val="00C63B66"/>
    <w:rsid w:val="00C66ECA"/>
    <w:rsid w:val="00C75D48"/>
    <w:rsid w:val="00C8061C"/>
    <w:rsid w:val="00C81D29"/>
    <w:rsid w:val="00C8247A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75F"/>
    <w:rsid w:val="00CA7D62"/>
    <w:rsid w:val="00CB07A8"/>
    <w:rsid w:val="00CC3212"/>
    <w:rsid w:val="00CC3DED"/>
    <w:rsid w:val="00CC5362"/>
    <w:rsid w:val="00CC73C0"/>
    <w:rsid w:val="00CD4A57"/>
    <w:rsid w:val="00CD69FF"/>
    <w:rsid w:val="00CE434F"/>
    <w:rsid w:val="00CF64EE"/>
    <w:rsid w:val="00CF6C43"/>
    <w:rsid w:val="00D00EF5"/>
    <w:rsid w:val="00D01F4E"/>
    <w:rsid w:val="00D121E1"/>
    <w:rsid w:val="00D1285D"/>
    <w:rsid w:val="00D146F1"/>
    <w:rsid w:val="00D30F82"/>
    <w:rsid w:val="00D30F96"/>
    <w:rsid w:val="00D33604"/>
    <w:rsid w:val="00D33D24"/>
    <w:rsid w:val="00D37B08"/>
    <w:rsid w:val="00D437FF"/>
    <w:rsid w:val="00D4560F"/>
    <w:rsid w:val="00D46FA4"/>
    <w:rsid w:val="00D5130C"/>
    <w:rsid w:val="00D5238A"/>
    <w:rsid w:val="00D52540"/>
    <w:rsid w:val="00D561BF"/>
    <w:rsid w:val="00D62265"/>
    <w:rsid w:val="00D63AF3"/>
    <w:rsid w:val="00D67659"/>
    <w:rsid w:val="00D70249"/>
    <w:rsid w:val="00D76F73"/>
    <w:rsid w:val="00D77812"/>
    <w:rsid w:val="00D838AB"/>
    <w:rsid w:val="00D8512E"/>
    <w:rsid w:val="00D8535B"/>
    <w:rsid w:val="00D85365"/>
    <w:rsid w:val="00D8561C"/>
    <w:rsid w:val="00D91F5D"/>
    <w:rsid w:val="00DA1E58"/>
    <w:rsid w:val="00DA24EA"/>
    <w:rsid w:val="00DA5D62"/>
    <w:rsid w:val="00DB29CB"/>
    <w:rsid w:val="00DB626D"/>
    <w:rsid w:val="00DC2C50"/>
    <w:rsid w:val="00DC34F3"/>
    <w:rsid w:val="00DE0534"/>
    <w:rsid w:val="00DE4EF2"/>
    <w:rsid w:val="00DE6BED"/>
    <w:rsid w:val="00DE7BE4"/>
    <w:rsid w:val="00DF00AC"/>
    <w:rsid w:val="00DF2C0E"/>
    <w:rsid w:val="00DF2C23"/>
    <w:rsid w:val="00DF3765"/>
    <w:rsid w:val="00DF52CA"/>
    <w:rsid w:val="00DF671D"/>
    <w:rsid w:val="00E0268C"/>
    <w:rsid w:val="00E035DD"/>
    <w:rsid w:val="00E04DB6"/>
    <w:rsid w:val="00E05160"/>
    <w:rsid w:val="00E06FFB"/>
    <w:rsid w:val="00E1372C"/>
    <w:rsid w:val="00E25816"/>
    <w:rsid w:val="00E30155"/>
    <w:rsid w:val="00E3123E"/>
    <w:rsid w:val="00E32E5A"/>
    <w:rsid w:val="00E355CF"/>
    <w:rsid w:val="00E35954"/>
    <w:rsid w:val="00E429DA"/>
    <w:rsid w:val="00E45009"/>
    <w:rsid w:val="00E4521D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09A6"/>
    <w:rsid w:val="00EE0C94"/>
    <w:rsid w:val="00EE2224"/>
    <w:rsid w:val="00EE287D"/>
    <w:rsid w:val="00EE33A2"/>
    <w:rsid w:val="00EE44EC"/>
    <w:rsid w:val="00EE4C89"/>
    <w:rsid w:val="00EF4B71"/>
    <w:rsid w:val="00EF56E0"/>
    <w:rsid w:val="00F05225"/>
    <w:rsid w:val="00F1069A"/>
    <w:rsid w:val="00F10B1C"/>
    <w:rsid w:val="00F11697"/>
    <w:rsid w:val="00F23189"/>
    <w:rsid w:val="00F32200"/>
    <w:rsid w:val="00F35C2D"/>
    <w:rsid w:val="00F4555D"/>
    <w:rsid w:val="00F455C7"/>
    <w:rsid w:val="00F45DED"/>
    <w:rsid w:val="00F47A7C"/>
    <w:rsid w:val="00F5086C"/>
    <w:rsid w:val="00F50C53"/>
    <w:rsid w:val="00F50E0A"/>
    <w:rsid w:val="00F540E4"/>
    <w:rsid w:val="00F54E78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97E51"/>
    <w:rsid w:val="00FA2B3C"/>
    <w:rsid w:val="00FB05AD"/>
    <w:rsid w:val="00FB1AFF"/>
    <w:rsid w:val="00FB5301"/>
    <w:rsid w:val="00FC6076"/>
    <w:rsid w:val="00FC6711"/>
    <w:rsid w:val="00FD09AC"/>
    <w:rsid w:val="00FD628C"/>
    <w:rsid w:val="00FD7DED"/>
    <w:rsid w:val="00FE4564"/>
    <w:rsid w:val="00FF153C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022&#24180;&#24037;&#20316;\&#26631;&#20934;&#24037;&#20316;\3GPP\SA5%23145e\docs\S5-225153.zip" TargetMode="External"/><Relationship Id="rId13" Type="http://schemas.openxmlformats.org/officeDocument/2006/relationships/hyperlink" Target="file:///D:\2022&#24180;&#24037;&#20316;\&#26631;&#20934;&#24037;&#20316;\3GPP\SA5%23145e\docs\S5-225123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2" Type="http://schemas.openxmlformats.org/officeDocument/2006/relationships/hyperlink" Target="file:///D:\2022&#24180;&#24037;&#20316;\&#26631;&#20934;&#24037;&#20316;\3GPP\SA5%23145e\docs\S5-2251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23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D:\2022&#24180;&#24037;&#20316;\&#26631;&#20934;&#24037;&#20316;\3GPP\SA5%23145e\docs\S5-22519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2022&#24180;&#24037;&#20316;\&#26631;&#20934;&#24037;&#20316;\3GPP\SA5%23145e\docs\S5-225153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2859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19123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2</cp:revision>
  <cp:lastPrinted>1899-12-31T23:00:00Z</cp:lastPrinted>
  <dcterms:created xsi:type="dcterms:W3CDTF">2024-04-24T20:37:00Z</dcterms:created>
  <dcterms:modified xsi:type="dcterms:W3CDTF">2024-04-24T20:37:00Z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